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D1D0E" w14:textId="77777777" w:rsidR="000917DF" w:rsidRDefault="000917DF" w:rsidP="00777D15">
      <w:pPr>
        <w:pStyle w:val="Titel"/>
        <w:spacing w:before="0"/>
      </w:pPr>
      <w:r w:rsidRPr="00854EDB">
        <w:t xml:space="preserve">TRANSCRIPT VAN </w:t>
      </w:r>
      <w:r>
        <w:t>DE GEMEENTERAAD VAN GEMEENTE WIJDEMEREN</w:t>
      </w:r>
    </w:p>
    <w:p w14:paraId="4DF0813F" w14:textId="0EF1D63B" w:rsidR="000917DF" w:rsidRPr="00854EDB" w:rsidRDefault="004E33B1" w:rsidP="00777D15">
      <w:pPr>
        <w:pStyle w:val="Titel"/>
        <w:spacing w:before="0"/>
      </w:pPr>
      <w:r>
        <w:t>9 november 2023</w:t>
      </w:r>
      <w:r w:rsidR="000917DF" w:rsidRPr="00854EDB">
        <w:br/>
      </w:r>
    </w:p>
    <w:p w14:paraId="1E9B1B97" w14:textId="6859E59D" w:rsidR="000917DF" w:rsidRDefault="00414881" w:rsidP="00777D15">
      <w:pPr>
        <w:pStyle w:val="Kop1"/>
      </w:pPr>
      <w:r>
        <w:t>Opening</w:t>
      </w:r>
    </w:p>
    <w:p w14:paraId="0DC3A11A" w14:textId="7E8C0CBD" w:rsidR="00C36F4B" w:rsidRPr="00414881" w:rsidRDefault="00414881" w:rsidP="00777D15">
      <w:r w:rsidRPr="00EB14A6">
        <w:rPr>
          <w:u w:val="single"/>
        </w:rPr>
        <w:t>De voorzitter</w:t>
      </w:r>
      <w:r w:rsidRPr="00EB14A6">
        <w:t>:</w:t>
      </w:r>
      <w:r w:rsidR="00777D15">
        <w:t xml:space="preserve"> </w:t>
      </w:r>
      <w:r w:rsidRPr="00EB14A6">
        <w:t xml:space="preserve">Dames en heren goedemiddag is het te verstaan. Staat hij wel aan? Dames en heren, goedemiddag welkom bij deze raadsvergadering. De raadsvergadering over de begroting 2024 en ook een stuk over de jaren daarop. Dat is altijd een bijzondere vergadering zo eind van het jaar. Ik heet u allen hier welkom. Ook de aanwezigen hier in de raadszaal. Ook degenen die thuis ons volgen, we gaan zo beginnen met de eerste termijn. Dan komen eerst de acht fracties aan het woord. Hij staat wel aan, het lampje brandt maar ik had zelf ook de indruk. Maar nu wel, nu wel dan geef ik nog opnieuw een klap ook. Goedemiddag, de vergadering is geopend zoals ik net ook al probeerde duidelijk te maken een bijzondere vergadering want vandaag, vanmiddag en vanavond praten we over de begroting voor het volgend jaar. En ook een stuk doorkijk naar de jaren daarna. Ik heet natuurlijk de leden van de raad hartelijk welkom. Ook onze ondersteuning, u hier op de tribune in de raadszaal en ook de mensen die ons thuis volgen welkom en ik ben benieuwd hoe lang degenen die ons volgen dat volhouden. Maar we gaan kijken of we op een redelijke tijd vanavond kunnen eindigen. </w:t>
      </w:r>
    </w:p>
    <w:p w14:paraId="1ECEECA7" w14:textId="111A81CA" w:rsidR="00414881" w:rsidRDefault="00414881" w:rsidP="00777D15">
      <w:pPr>
        <w:pStyle w:val="Kop1"/>
      </w:pPr>
      <w:r>
        <w:t>Vaststelling agenda</w:t>
      </w:r>
    </w:p>
    <w:p w14:paraId="1BC82684" w14:textId="77777777" w:rsidR="00DD7889" w:rsidRPr="00EB14A6" w:rsidRDefault="00DD7889" w:rsidP="00777D15">
      <w:r w:rsidRPr="00EB14A6">
        <w:rPr>
          <w:u w:val="single"/>
        </w:rPr>
        <w:t>De voorzitter</w:t>
      </w:r>
      <w:r w:rsidRPr="00EB14A6">
        <w:t>:</w:t>
      </w:r>
      <w:r>
        <w:t xml:space="preserve"> </w:t>
      </w:r>
      <w:r w:rsidRPr="00EB14A6">
        <w:t xml:space="preserve">We hebben het als volgt gepland. Zo direct komen de acht fracties aan het woord. Die hebben hun inbreng, maximaal 10 minuten. Dan gaan we even schorsen en dan kan het college zich even beraden over de beantwoording. We kijken even hoe lang die schorsing zal zijn. Dan gaat het college antwoorden, dan gaan we opnieuw schorsen en dan gebruiken we die tijd om voor zover nodig is tussen fracties, onderling of binnen college nog wat nader te beraden. En we gaan met elkaar ook eten en dan gaan we voor het tweede deel als de raad voor de tweede keer aan het woord komt eind college en we gaan stemmen de besluiten nemen. En dat zal, is nu gepland om half acht zijn het tweede deel. Dat hangt een beetje af van de gang van zaken. Wij hebben een volgorde gemaakt voor vandaag, waarbij het in orde van fractie grootte gaat. Elke fractie heeft 10 minuten tijd. Het is altijd discussie. Kan je mijn eerste termijn wel of niet interrumperen? Ik stel voor dat we kunnen interrumperen, want dat kan soms nodig zijn om duidelijkheid te krijgen. Maar het echte debat. Ik zie al nee iemand, maar echt… U wilt niet interrumperen? Nou ik zou willen voorstellen geef de mogelijkheid, maar laten we het heel beperkt doen als er echt iets onduidelijk dreigt te zijn. Want het is wel… Ik wil niet te veel in het recht van de raad komen maar heel beperkt. Of als u een punt van orde wil maken, zegt we willen niet interrumperen, des te sneller gaat het, is voor de voorzitter makkelijker. </w:t>
      </w:r>
    </w:p>
    <w:p w14:paraId="687A4A1A" w14:textId="4BAA8B7A" w:rsidR="00DD7889" w:rsidRDefault="00777D15" w:rsidP="00777D15">
      <w:r>
        <w:rPr>
          <w:u w:val="single"/>
        </w:rPr>
        <w:t>Mevrouw ‘…’</w:t>
      </w:r>
      <w:r w:rsidR="00DD7889">
        <w:t>: V</w:t>
      </w:r>
      <w:r w:rsidR="00DD7889" w:rsidRPr="00EB14A6">
        <w:t>oorzitter</w:t>
      </w:r>
      <w:r w:rsidR="00DD7889">
        <w:t>?</w:t>
      </w:r>
      <w:r w:rsidR="00DD7889" w:rsidRPr="00EB14A6">
        <w:t xml:space="preserve"> Mag ik u voorstellen of de </w:t>
      </w:r>
      <w:r w:rsidR="00DD7889">
        <w:t>r</w:t>
      </w:r>
      <w:r w:rsidR="00DD7889" w:rsidRPr="00EB14A6">
        <w:t>aad voorstel</w:t>
      </w:r>
      <w:r w:rsidR="00DD7889">
        <w:t xml:space="preserve">len </w:t>
      </w:r>
      <w:r w:rsidR="00DD7889" w:rsidRPr="00EB14A6">
        <w:t xml:space="preserve">om dat niet te doen. </w:t>
      </w:r>
    </w:p>
    <w:p w14:paraId="3679B178" w14:textId="77777777" w:rsidR="00DD7889" w:rsidRPr="00EB14A6" w:rsidRDefault="00DD7889" w:rsidP="00777D15">
      <w:r w:rsidRPr="00EB14A6">
        <w:rPr>
          <w:u w:val="single"/>
        </w:rPr>
        <w:t>De voorzitter</w:t>
      </w:r>
      <w:r w:rsidRPr="00EB14A6">
        <w:t>:</w:t>
      </w:r>
      <w:r>
        <w:t xml:space="preserve"> U m</w:t>
      </w:r>
      <w:r w:rsidRPr="00EB14A6">
        <w:t>ag alles</w:t>
      </w:r>
      <w:r>
        <w:t>, als</w:t>
      </w:r>
      <w:r w:rsidRPr="00EB14A6">
        <w:t xml:space="preserve"> punt van orde mag </w:t>
      </w:r>
      <w:r>
        <w:t xml:space="preserve">u </w:t>
      </w:r>
      <w:r w:rsidRPr="00EB14A6">
        <w:t>alles voorstellen</w:t>
      </w:r>
      <w:r>
        <w:t>.</w:t>
      </w:r>
      <w:r w:rsidRPr="00EB14A6">
        <w:t xml:space="preserve"> </w:t>
      </w:r>
      <w:r>
        <w:t>W</w:t>
      </w:r>
      <w:r w:rsidRPr="00EB14A6">
        <w:t>ie steunt het voorstel om niet te interrumperen? Drie</w:t>
      </w:r>
      <w:r>
        <w:t>,</w:t>
      </w:r>
      <w:r w:rsidRPr="00EB14A6">
        <w:t xml:space="preserve"> vier</w:t>
      </w:r>
      <w:r>
        <w:t>,</w:t>
      </w:r>
      <w:r w:rsidRPr="00EB14A6">
        <w:t xml:space="preserve"> vijf</w:t>
      </w:r>
      <w:r>
        <w:t>,</w:t>
      </w:r>
      <w:r w:rsidRPr="00EB14A6">
        <w:t xml:space="preserve"> zes</w:t>
      </w:r>
      <w:r>
        <w:t xml:space="preserve">, </w:t>
      </w:r>
      <w:r w:rsidRPr="00EB14A6">
        <w:t>zeven</w:t>
      </w:r>
      <w:r>
        <w:t>,</w:t>
      </w:r>
      <w:r w:rsidRPr="00EB14A6">
        <w:t xml:space="preserve"> acht</w:t>
      </w:r>
      <w:r>
        <w:t>,</w:t>
      </w:r>
      <w:r w:rsidRPr="00EB14A6">
        <w:t xml:space="preserve"> negen</w:t>
      </w:r>
      <w:r>
        <w:t>, tien, elf, twaalf.</w:t>
      </w:r>
      <w:r w:rsidRPr="00EB14A6">
        <w:t xml:space="preserve"> Er wordt niet geïnter</w:t>
      </w:r>
      <w:r>
        <w:t>rumpeerd</w:t>
      </w:r>
      <w:r w:rsidRPr="00EB14A6">
        <w:t xml:space="preserve">, want ik zie </w:t>
      </w:r>
      <w:r>
        <w:t>twaalf</w:t>
      </w:r>
      <w:r w:rsidRPr="00EB14A6">
        <w:t xml:space="preserve"> handen omhoog gaan. Nou voor de voorzitter is makkelijker. En dan bewaart u dingen voor de tweede termijn en tijdens de beantwoording</w:t>
      </w:r>
      <w:r>
        <w:t>.</w:t>
      </w:r>
      <w:r w:rsidRPr="00EB14A6">
        <w:t xml:space="preserve"> </w:t>
      </w:r>
      <w:r>
        <w:t>N</w:t>
      </w:r>
      <w:r w:rsidRPr="00EB14A6">
        <w:t>ee tijdens de eerste termijn algemene beschouwingen. Tijdens het</w:t>
      </w:r>
      <w:r>
        <w:t xml:space="preserve">, u wilde nu </w:t>
      </w:r>
      <w:r w:rsidRPr="00EB14A6">
        <w:t xml:space="preserve">voorstellen dat u tijdens </w:t>
      </w:r>
      <w:r>
        <w:t>het c</w:t>
      </w:r>
      <w:r w:rsidRPr="00EB14A6">
        <w:t>ollege ook niet meer mag interrumperen. Dan zie ik daar hele vrolijk</w:t>
      </w:r>
      <w:r>
        <w:t>e…</w:t>
      </w:r>
      <w:r w:rsidRPr="00EB14A6">
        <w:t xml:space="preserve"> </w:t>
      </w:r>
      <w:r>
        <w:t>M</w:t>
      </w:r>
      <w:r w:rsidRPr="00EB14A6">
        <w:t xml:space="preserve">aar nee dat dat gaan nee. </w:t>
      </w:r>
      <w:r>
        <w:t>Tijdens</w:t>
      </w:r>
      <w:r w:rsidRPr="00EB14A6">
        <w:t xml:space="preserve"> de eerste ronde acht fracties</w:t>
      </w:r>
      <w:r>
        <w:t>, max</w:t>
      </w:r>
      <w:r w:rsidRPr="00EB14A6">
        <w:t>ima</w:t>
      </w:r>
      <w:r>
        <w:t>al</w:t>
      </w:r>
      <w:r w:rsidRPr="00EB14A6">
        <w:t xml:space="preserve"> 10 minuten wordt niet geïnterrumpeerd. U bent de baas. Het is heel goed dat u dat zo zet. Dat dat helpt wel in de vlotheid van de vergadering. De rest heb ik geschetst. Ik heb nog de mededeling dat twee leden hebben laten weten dat ze vanmiddag verhinderd zijn. Mevrouw Hidding en de heer de Graaf. Maar vanavond zijn ze er wel bij, dus als </w:t>
      </w:r>
      <w:r w:rsidRPr="00EB14A6">
        <w:lastRenderedPageBreak/>
        <w:t>goed is zijn we dan compleet. U krijgt nu zo 10 minuten per fractie vanavond is het 20 minuten per fractie</w:t>
      </w:r>
      <w:r>
        <w:t>,</w:t>
      </w:r>
      <w:r w:rsidRPr="00EB14A6">
        <w:t xml:space="preserve"> maar </w:t>
      </w:r>
      <w:r>
        <w:t xml:space="preserve">het zijn </w:t>
      </w:r>
      <w:r w:rsidRPr="00EB14A6">
        <w:t>maximum tijden langer kan niet en minder mag absoluut wel</w:t>
      </w:r>
      <w:r>
        <w:t>. Z</w:t>
      </w:r>
      <w:r w:rsidRPr="00EB14A6">
        <w:t>ijn er nog wat u betreft over de opening en de gang van zaken nog opmerkingen? Nee.</w:t>
      </w:r>
      <w:r>
        <w:t xml:space="preserve"> </w:t>
      </w:r>
      <w:r w:rsidRPr="00EB14A6">
        <w:t>Ja ga</w:t>
      </w:r>
      <w:r>
        <w:t>at uw</w:t>
      </w:r>
      <w:r w:rsidRPr="00EB14A6">
        <w:t xml:space="preserve"> gang.</w:t>
      </w:r>
    </w:p>
    <w:p w14:paraId="759A2341" w14:textId="5B4321DA" w:rsidR="00DD7889" w:rsidRPr="00EB14A6" w:rsidRDefault="00777D15" w:rsidP="00777D15">
      <w:r>
        <w:rPr>
          <w:u w:val="single"/>
        </w:rPr>
        <w:t>Mevrouw ‘…’</w:t>
      </w:r>
      <w:r>
        <w:t>:</w:t>
      </w:r>
      <w:r>
        <w:t xml:space="preserve"> </w:t>
      </w:r>
      <w:r w:rsidR="00DD7889" w:rsidRPr="00EB14A6">
        <w:t>Ja</w:t>
      </w:r>
      <w:r w:rsidR="00DD7889">
        <w:t>, v</w:t>
      </w:r>
      <w:r w:rsidR="00DD7889" w:rsidRPr="00EB14A6">
        <w:t xml:space="preserve">oorzitter. Ik vind </w:t>
      </w:r>
      <w:r w:rsidR="00DD7889">
        <w:t xml:space="preserve">de </w:t>
      </w:r>
      <w:r w:rsidR="00DD7889" w:rsidRPr="00EB14A6">
        <w:t>10 minuten regel een hele fijne regel voor ons</w:t>
      </w:r>
      <w:r w:rsidR="00DD7889">
        <w:t xml:space="preserve">, </w:t>
      </w:r>
      <w:r w:rsidR="00DD7889" w:rsidRPr="00EB14A6">
        <w:t>want wij hebben geen moties en amendementen</w:t>
      </w:r>
      <w:r w:rsidR="00DD7889">
        <w:t>.</w:t>
      </w:r>
      <w:r w:rsidR="00DD7889" w:rsidRPr="00EB14A6">
        <w:t xml:space="preserve"> </w:t>
      </w:r>
      <w:r w:rsidR="00DD7889">
        <w:t>M</w:t>
      </w:r>
      <w:r w:rsidR="00DD7889" w:rsidRPr="00EB14A6">
        <w:t>aar ik kan me ook voorstellen dat dat er fracties zijn die een algemene beschouwing gemaakt hebben en daarnaast nog een aantal moties en amendementen. En als daar ook dictum nog van voorgelezen moet worden dan blijft er van de 10 minuten wel erg weinig over. Dus ik wou kijken of we met elkaar ook kunnen afspreken dat de algemene beschouwing maximaal 10 minuten duurt. En dan een uitloop van drie tot vijf minuten om het dictum van de motie of amendement voor te lezen.</w:t>
      </w:r>
    </w:p>
    <w:p w14:paraId="35476C93" w14:textId="276EF5E6" w:rsidR="00DD7889" w:rsidRPr="00EB14A6" w:rsidRDefault="00DD7889" w:rsidP="00777D15">
      <w:r w:rsidRPr="00EB14A6">
        <w:rPr>
          <w:u w:val="single"/>
        </w:rPr>
        <w:t>De voorzitter</w:t>
      </w:r>
      <w:r w:rsidRPr="00EB14A6">
        <w:t>: Nee</w:t>
      </w:r>
      <w:r>
        <w:t>,</w:t>
      </w:r>
      <w:r w:rsidRPr="00EB14A6">
        <w:t xml:space="preserve"> ik vind eerlijk gezegd drie tot vijf minuten vind ik wel heel royaal. Maar dat we even kijken bij het voorlezen van als het voorlezen van het van het dictum. Als dat betekent dat iemand er een fractie overheen gaat, wil ik als voorzit</w:t>
      </w:r>
      <w:r>
        <w:t>ter</w:t>
      </w:r>
      <w:r w:rsidRPr="00EB14A6">
        <w:t xml:space="preserve"> niet moe</w:t>
      </w:r>
      <w:r>
        <w:t>ilijk…</w:t>
      </w:r>
      <w:r w:rsidRPr="00EB14A6">
        <w:t xml:space="preserve"> </w:t>
      </w:r>
      <w:r>
        <w:t>I</w:t>
      </w:r>
      <w:r w:rsidRPr="00EB14A6">
        <w:t>k</w:t>
      </w:r>
      <w:r>
        <w:t xml:space="preserve"> </w:t>
      </w:r>
      <w:r w:rsidRPr="00EB14A6">
        <w:t>pak</w:t>
      </w:r>
      <w:r>
        <w:t xml:space="preserve"> </w:t>
      </w:r>
      <w:r w:rsidRPr="00EB14A6">
        <w:t>u</w:t>
      </w:r>
      <w:r>
        <w:t>w</w:t>
      </w:r>
      <w:r w:rsidRPr="00EB14A6">
        <w:t xml:space="preserve"> signaal wel op. Maar als we zeggen drie tot vijf minuten</w:t>
      </w:r>
      <w:r>
        <w:t>,</w:t>
      </w:r>
      <w:r w:rsidRPr="00EB14A6">
        <w:t xml:space="preserve"> straks gaan mensen nog emotie of een amendement indienen om drie tot vijf minuten extra</w:t>
      </w:r>
      <w:r>
        <w:t xml:space="preserve"> te krijgen</w:t>
      </w:r>
      <w:r w:rsidRPr="00EB14A6">
        <w:t>. Dus we houden ons aan de 10 minuten en degene die een aantal motie amendementen hebben zullen we enig</w:t>
      </w:r>
      <w:r>
        <w:t>, ik overleg</w:t>
      </w:r>
      <w:r w:rsidRPr="00EB14A6">
        <w:t xml:space="preserve"> </w:t>
      </w:r>
      <w:r>
        <w:t xml:space="preserve">het </w:t>
      </w:r>
      <w:r w:rsidRPr="00EB14A6">
        <w:t xml:space="preserve">dan wel met </w:t>
      </w:r>
      <w:r>
        <w:t>de griffie,</w:t>
      </w:r>
      <w:r w:rsidRPr="00EB14A6">
        <w:t xml:space="preserve"> enige coulance hebben maar wel beperkt</w:t>
      </w:r>
      <w:r>
        <w:t>.</w:t>
      </w:r>
      <w:r w:rsidRPr="00EB14A6">
        <w:t xml:space="preserve"> </w:t>
      </w:r>
      <w:r>
        <w:t>W</w:t>
      </w:r>
      <w:r w:rsidRPr="00EB14A6">
        <w:t>ant anders loopt het uit het moet, het moet ook voor de mensen thuis wel ook leuk blij</w:t>
      </w:r>
      <w:r>
        <w:t>ven,</w:t>
      </w:r>
      <w:r w:rsidRPr="00EB14A6">
        <w:t xml:space="preserve"> voor onszelf trouwens ook</w:t>
      </w:r>
      <w:r>
        <w:t>.</w:t>
      </w:r>
      <w:r w:rsidR="00777D15">
        <w:t xml:space="preserve"> </w:t>
      </w:r>
      <w:r>
        <w:t>N</w:t>
      </w:r>
      <w:r w:rsidRPr="00EB14A6">
        <w:t>og a</w:t>
      </w:r>
      <w:r>
        <w:t xml:space="preserve">ndere over de gang </w:t>
      </w:r>
      <w:r w:rsidRPr="00EB14A6">
        <w:t>de gang van zaken</w:t>
      </w:r>
      <w:r>
        <w:t xml:space="preserve">? </w:t>
      </w:r>
    </w:p>
    <w:p w14:paraId="40F1EAC4" w14:textId="53242182" w:rsidR="00DD7889" w:rsidRDefault="00777D15" w:rsidP="00777D15">
      <w:r>
        <w:rPr>
          <w:u w:val="single"/>
        </w:rPr>
        <w:t>De heer ‘…</w:t>
      </w:r>
      <w:r w:rsidRPr="00777D15">
        <w:t>’</w:t>
      </w:r>
      <w:r>
        <w:t xml:space="preserve">: </w:t>
      </w:r>
      <w:r w:rsidR="00DD7889" w:rsidRPr="00777D15">
        <w:t>Ja</w:t>
      </w:r>
      <w:r w:rsidR="00DD7889" w:rsidRPr="00EB14A6">
        <w:t xml:space="preserve"> ik weet helemaal niks van 10 minuten met amendementen voorlezen</w:t>
      </w:r>
      <w:r w:rsidR="00DD7889">
        <w:t>, het is</w:t>
      </w:r>
      <w:r w:rsidR="00DD7889" w:rsidRPr="00EB14A6">
        <w:t xml:space="preserve"> gewoon de algemene beschouwingen</w:t>
      </w:r>
      <w:r w:rsidR="00DD7889">
        <w:t>.</w:t>
      </w:r>
      <w:r w:rsidR="00DD7889" w:rsidRPr="00EB14A6">
        <w:t xml:space="preserve"> </w:t>
      </w:r>
      <w:r w:rsidR="00DD7889">
        <w:t>I</w:t>
      </w:r>
      <w:r w:rsidR="00DD7889" w:rsidRPr="00EB14A6">
        <w:t>k weet helemaal niks van amendementen dat die ook binnen 10 minuten horen</w:t>
      </w:r>
      <w:r w:rsidR="00DD7889">
        <w:t>,</w:t>
      </w:r>
      <w:r w:rsidR="00DD7889" w:rsidRPr="00EB14A6">
        <w:t xml:space="preserve"> dat is mij niet bekend hoor. </w:t>
      </w:r>
    </w:p>
    <w:p w14:paraId="79598306" w14:textId="7C73B683" w:rsidR="00DD7889" w:rsidRPr="00DD7889" w:rsidRDefault="00DD7889" w:rsidP="00777D15">
      <w:r w:rsidRPr="00EB14A6">
        <w:rPr>
          <w:u w:val="single"/>
        </w:rPr>
        <w:t>De voorzitter</w:t>
      </w:r>
      <w:r w:rsidRPr="00EB14A6">
        <w:t>: Het is volgens mij</w:t>
      </w:r>
      <w:r>
        <w:t xml:space="preserve"> </w:t>
      </w:r>
      <w:r w:rsidRPr="00EB14A6">
        <w:t>in een brief van de griffier</w:t>
      </w:r>
      <w:r>
        <w:t>, e</w:t>
      </w:r>
      <w:r w:rsidRPr="00EB14A6">
        <w:t xml:space="preserve">n ik zie andere knikken. Is gewoon aan u gecommuniceerd. Nou en volgens mij </w:t>
      </w:r>
      <w:r>
        <w:t xml:space="preserve">aan </w:t>
      </w:r>
      <w:r w:rsidRPr="00EB14A6">
        <w:t>alle leden van de Raad</w:t>
      </w:r>
      <w:r>
        <w:t xml:space="preserve">, </w:t>
      </w:r>
      <w:r w:rsidRPr="00EB14A6">
        <w:t>dus ik denk dat ergens een berichtje gemist is. Maar dat kan gebeuren. Maar uw fractievoorzitter kan het ongetwijfeld aan want die zie ik wel heel positief knikken. Dus geen zorgen. Nee</w:t>
      </w:r>
      <w:r>
        <w:t>,</w:t>
      </w:r>
      <w:r w:rsidRPr="00EB14A6">
        <w:t xml:space="preserve"> maar we gaan het wel zo doen. Ja dank u wel dan.</w:t>
      </w:r>
    </w:p>
    <w:p w14:paraId="3972A44E" w14:textId="247A89F1" w:rsidR="00414881" w:rsidRDefault="00414881" w:rsidP="00777D15">
      <w:pPr>
        <w:pStyle w:val="Kop1"/>
      </w:pPr>
      <w:r>
        <w:t>Mededelingen</w:t>
      </w:r>
    </w:p>
    <w:p w14:paraId="0C0AAE28" w14:textId="2810BDA7" w:rsidR="00DD7889" w:rsidRPr="00DD7889" w:rsidRDefault="00DD7889" w:rsidP="00777D15">
      <w:r w:rsidRPr="00EB14A6">
        <w:rPr>
          <w:u w:val="single"/>
        </w:rPr>
        <w:t>De voorzitter</w:t>
      </w:r>
      <w:r w:rsidRPr="00EB14A6">
        <w:t xml:space="preserve">: </w:t>
      </w:r>
      <w:r>
        <w:t>D</w:t>
      </w:r>
      <w:r w:rsidRPr="00EB14A6">
        <w:t>an komen we bij mededelingen</w:t>
      </w:r>
      <w:r>
        <w:t>,</w:t>
      </w:r>
      <w:r w:rsidRPr="00EB14A6">
        <w:t xml:space="preserve"> zijn een mededeling vanuit college volgens mij moeten</w:t>
      </w:r>
      <w:r>
        <w:t>..</w:t>
      </w:r>
      <w:r w:rsidRPr="00EB14A6">
        <w:t>. Of ze exemplaar kunnen krijgen. Dat weet ik niet</w:t>
      </w:r>
      <w:r>
        <w:t>,</w:t>
      </w:r>
      <w:r w:rsidRPr="00EB14A6">
        <w:t xml:space="preserve"> maar dit is door de griffie gevraagd maar er zijn geen exemplaren op dit moment</w:t>
      </w:r>
      <w:r>
        <w:t>.</w:t>
      </w:r>
      <w:r w:rsidRPr="00EB14A6">
        <w:t xml:space="preserve"> </w:t>
      </w:r>
      <w:r>
        <w:t>E</w:t>
      </w:r>
      <w:r w:rsidRPr="00EB14A6">
        <w:t xml:space="preserve">n zijn er mededelingen vanuit de </w:t>
      </w:r>
      <w:r>
        <w:t>r</w:t>
      </w:r>
      <w:r w:rsidRPr="00EB14A6">
        <w:t>aad</w:t>
      </w:r>
      <w:r>
        <w:t>? N</w:t>
      </w:r>
      <w:r w:rsidRPr="00EB14A6">
        <w:t>iet het geval</w:t>
      </w:r>
      <w:r>
        <w:t xml:space="preserve">. </w:t>
      </w:r>
    </w:p>
    <w:p w14:paraId="439C6341" w14:textId="3E260CD3" w:rsidR="00414881" w:rsidRDefault="00414881" w:rsidP="00777D15">
      <w:pPr>
        <w:pStyle w:val="Kop2"/>
      </w:pPr>
      <w:r>
        <w:t>Bespreekstukken</w:t>
      </w:r>
    </w:p>
    <w:p w14:paraId="54C6D730" w14:textId="74D43E13" w:rsidR="00414881" w:rsidRDefault="00414881" w:rsidP="00777D15">
      <w:pPr>
        <w:pStyle w:val="Kop1"/>
      </w:pPr>
      <w:r>
        <w:t>Programmabegroting 2024-2027</w:t>
      </w:r>
    </w:p>
    <w:p w14:paraId="6B3F28FE" w14:textId="77777777" w:rsidR="00B503FB" w:rsidRPr="00EB14A6" w:rsidRDefault="00B503FB" w:rsidP="00777D15">
      <w:r w:rsidRPr="00EB14A6">
        <w:rPr>
          <w:u w:val="single"/>
        </w:rPr>
        <w:t>De voorzitter</w:t>
      </w:r>
      <w:r w:rsidRPr="00EB14A6">
        <w:t xml:space="preserve">: </w:t>
      </w:r>
      <w:r>
        <w:t>D</w:t>
      </w:r>
      <w:r w:rsidRPr="00EB14A6">
        <w:t>an komen wij agendapunt vier</w:t>
      </w:r>
      <w:r>
        <w:t>,</w:t>
      </w:r>
      <w:r w:rsidRPr="00EB14A6">
        <w:t xml:space="preserve"> de programma begroting 2024</w:t>
      </w:r>
      <w:r>
        <w:t>-</w:t>
      </w:r>
      <w:r w:rsidRPr="00EB14A6">
        <w:t>2027 en er wordt voorgesteld de begroting vast te stellen en het meerjaren perspectief te doorkijken. En een eerste begrotingsw</w:t>
      </w:r>
      <w:r>
        <w:t xml:space="preserve">ijziging voor 2024 hoort daarbij </w:t>
      </w:r>
      <w:r w:rsidRPr="00EB14A6">
        <w:t xml:space="preserve">en ik geef als eerste het woord aan </w:t>
      </w:r>
      <w:r>
        <w:t>D</w:t>
      </w:r>
      <w:r w:rsidRPr="00EB14A6">
        <w:t xml:space="preserve">e </w:t>
      </w:r>
      <w:r>
        <w:t>L</w:t>
      </w:r>
      <w:r w:rsidRPr="00EB14A6">
        <w:t xml:space="preserve">okale </w:t>
      </w:r>
      <w:r>
        <w:t>P</w:t>
      </w:r>
      <w:r w:rsidRPr="00EB14A6">
        <w:t>artij</w:t>
      </w:r>
      <w:r>
        <w:t>. M</w:t>
      </w:r>
      <w:r w:rsidRPr="00EB14A6">
        <w:t>evrouw Rademaker.</w:t>
      </w:r>
    </w:p>
    <w:p w14:paraId="3DC48192" w14:textId="3C76AC73" w:rsidR="009D3C74" w:rsidRPr="00EB14A6" w:rsidRDefault="00C55240" w:rsidP="00777D15">
      <w:r w:rsidRPr="00327A63">
        <w:rPr>
          <w:u w:val="single"/>
        </w:rPr>
        <w:t>Mevrouw Rademaker</w:t>
      </w:r>
      <w:r w:rsidRPr="00EB14A6">
        <w:t xml:space="preserve">: </w:t>
      </w:r>
      <w:r>
        <w:t>D</w:t>
      </w:r>
      <w:r w:rsidRPr="00EB14A6">
        <w:t>ank u wel voorzitter. Nou daar staan we dan weer een jaar later en wat een jaar is het geweest</w:t>
      </w:r>
      <w:r>
        <w:t>,</w:t>
      </w:r>
      <w:r w:rsidRPr="00EB14A6">
        <w:t xml:space="preserve"> onze Oekraïense dorpsgenoten kunnen nog steeds niet naar huis. Een toename van landen waar vrouwen moeten vrezen voor hun leven als ze door mannen bedachte regels niet volgen. En in Israël en Palestina leven mensen sinds </w:t>
      </w:r>
      <w:r>
        <w:t>zeven</w:t>
      </w:r>
      <w:r w:rsidRPr="00EB14A6">
        <w:t xml:space="preserve"> oktober in een realiteit die ik mij in mijn ergste nachtmerrie nog niet kan </w:t>
      </w:r>
      <w:r w:rsidRPr="00EB14A6">
        <w:lastRenderedPageBreak/>
        <w:t xml:space="preserve">voorstellen. En ons is het gegeven om te reflecteren op een jaar wat voor </w:t>
      </w:r>
      <w:r>
        <w:t>Wijdemeren</w:t>
      </w:r>
      <w:r w:rsidRPr="00EB14A6">
        <w:t xml:space="preserve"> intens was</w:t>
      </w:r>
      <w:r>
        <w:t>.</w:t>
      </w:r>
      <w:r w:rsidRPr="00EB14A6">
        <w:t xml:space="preserve"> </w:t>
      </w:r>
      <w:r>
        <w:t>V</w:t>
      </w:r>
      <w:r w:rsidRPr="00EB14A6">
        <w:t>aststellen van een niet sluitende begroting</w:t>
      </w:r>
      <w:r>
        <w:t>, het</w:t>
      </w:r>
      <w:r w:rsidRPr="00EB14A6">
        <w:t xml:space="preserve"> onder toezicht komen van de provincie</w:t>
      </w:r>
      <w:r>
        <w:t>,</w:t>
      </w:r>
      <w:r w:rsidRPr="00EB14A6">
        <w:t xml:space="preserve"> het toekomstperspectief voor ons Wijdemeren vaststellen en dan nu een sluitende begroting. Wat een werk is er verzet</w:t>
      </w:r>
      <w:r>
        <w:t>.</w:t>
      </w:r>
      <w:r w:rsidRPr="00EB14A6">
        <w:t xml:space="preserve"> Voor ons ligt een begroting waar het hart van </w:t>
      </w:r>
      <w:r>
        <w:t>De Lokale Partij</w:t>
      </w:r>
      <w:r w:rsidRPr="00EB14A6">
        <w:t xml:space="preserve"> een blij sprongetje van maakt</w:t>
      </w:r>
      <w:r>
        <w:t>.</w:t>
      </w:r>
      <w:r w:rsidRPr="00EB14A6">
        <w:t xml:space="preserve"> </w:t>
      </w:r>
      <w:r>
        <w:t>Ee</w:t>
      </w:r>
      <w:r w:rsidRPr="00EB14A6">
        <w:t xml:space="preserve">n sluitende begroting waarmee we onder dat </w:t>
      </w:r>
      <w:r>
        <w:t xml:space="preserve">vermaledijde </w:t>
      </w:r>
      <w:r w:rsidRPr="00EB14A6">
        <w:t>provinciaal toezicht uit kunnen komen. De basis op orde. We kunnen de cijfers weer vertrouwen. Mobiliteitsplan actuele beheerplannen</w:t>
      </w:r>
      <w:r>
        <w:t>,</w:t>
      </w:r>
      <w:r w:rsidRPr="00EB14A6">
        <w:t xml:space="preserve"> inzicht in wat er allemaal gedaan moet worden. En de prijskaartjes die eraan hangen</w:t>
      </w:r>
      <w:r>
        <w:t>.</w:t>
      </w:r>
      <w:r w:rsidRPr="00EB14A6">
        <w:t xml:space="preserve"> </w:t>
      </w:r>
      <w:r>
        <w:t>E</w:t>
      </w:r>
      <w:r w:rsidRPr="00EB14A6">
        <w:t>n mijn hemel wat een prijskaartje zijn dat daar worden we dan minder vrolijk van</w:t>
      </w:r>
      <w:r>
        <w:t>. M</w:t>
      </w:r>
      <w:r w:rsidRPr="00EB14A6">
        <w:t xml:space="preserve">aar het zijn wel uitgaven die gedaan moeten worden, want de buitenboel moet gewoon op orde komen. Voor </w:t>
      </w:r>
      <w:r>
        <w:t>De Lokale Partij</w:t>
      </w:r>
      <w:r w:rsidRPr="00EB14A6">
        <w:t xml:space="preserve"> is het af schade uitstellen of niet doen dan ook geen optie. Het is noodzakelijk onderhoud waarmee al veel te lang gewacht is. Het moet gebeuren niet alleen om ons een aantrekkelijke fusiepartner te maken, ook omdat hoe langer we zaken uitstellen, hoe duurder het wordt. Maar bovenal hier hebben onze inwoners gewoon recht op en daar zit dan wel meteen een pijnpuntje</w:t>
      </w:r>
      <w:r>
        <w:t>.</w:t>
      </w:r>
      <w:r w:rsidRPr="00EB14A6">
        <w:t xml:space="preserve"> </w:t>
      </w:r>
      <w:r>
        <w:t>R</w:t>
      </w:r>
      <w:r w:rsidRPr="00EB14A6">
        <w:t>iool</w:t>
      </w:r>
      <w:r>
        <w:t xml:space="preserve">- en </w:t>
      </w:r>
      <w:r w:rsidRPr="00EB14A6">
        <w:t xml:space="preserve">afvalstoffenheffing moet reëel zijn. Maar de vijf procent toeslag op de </w:t>
      </w:r>
      <w:r>
        <w:t>OZB</w:t>
      </w:r>
      <w:r w:rsidRPr="00EB14A6">
        <w:t xml:space="preserve"> naast de inflatiecorrectie</w:t>
      </w:r>
      <w:r>
        <w:t>,</w:t>
      </w:r>
      <w:r w:rsidRPr="00EB14A6">
        <w:t xml:space="preserve"> daarvan vragen wij ons af of dat toch niet wat minder kan</w:t>
      </w:r>
      <w:r>
        <w:t>.</w:t>
      </w:r>
      <w:r w:rsidRPr="00EB14A6">
        <w:t xml:space="preserve"> </w:t>
      </w:r>
      <w:r>
        <w:t>D</w:t>
      </w:r>
      <w:r w:rsidRPr="00EB14A6">
        <w:t>e inwoners worden al geconfronteerd met een forse toename van de lokale lasten vanwege die riool</w:t>
      </w:r>
      <w:r>
        <w:t>-</w:t>
      </w:r>
      <w:r w:rsidRPr="00EB14A6">
        <w:t xml:space="preserve"> en afvalstoffenheffing waar we </w:t>
      </w:r>
      <w:r>
        <w:t>niet</w:t>
      </w:r>
      <w:r w:rsidRPr="00EB14A6">
        <w:t xml:space="preserve"> onderuit kunnen</w:t>
      </w:r>
      <w:r>
        <w:t>.</w:t>
      </w:r>
      <w:r w:rsidRPr="00EB14A6">
        <w:t xml:space="preserve"> </w:t>
      </w:r>
      <w:r>
        <w:t>w</w:t>
      </w:r>
      <w:r w:rsidRPr="00EB14A6">
        <w:t xml:space="preserve">e vragen het college dan ook kritisch te blijven kijken naar de benodigde </w:t>
      </w:r>
      <w:r>
        <w:t>OZB</w:t>
      </w:r>
      <w:r w:rsidRPr="00EB14A6">
        <w:t xml:space="preserve"> opbrengst en inwoners niet onnodig extra te belasten</w:t>
      </w:r>
      <w:r>
        <w:t>.</w:t>
      </w:r>
      <w:r w:rsidRPr="00EB14A6">
        <w:t xml:space="preserve"> </w:t>
      </w:r>
      <w:r>
        <w:t>D</w:t>
      </w:r>
      <w:r w:rsidRPr="00EB14A6">
        <w:t>e raadsinformatiebrief van gistermiddag stemt ons hoopvol</w:t>
      </w:r>
      <w:r>
        <w:t>,</w:t>
      </w:r>
      <w:r w:rsidRPr="00EB14A6">
        <w:t xml:space="preserve"> dat het college blijft zoeken naar mogelijkheden de inwoner zoveel als mogelijk te ontzien met lastenverzwaring</w:t>
      </w:r>
      <w:r>
        <w:t>.</w:t>
      </w:r>
      <w:r w:rsidRPr="00EB14A6">
        <w:t xml:space="preserve"> </w:t>
      </w:r>
      <w:r>
        <w:t>W</w:t>
      </w:r>
      <w:r w:rsidRPr="00EB14A6">
        <w:t xml:space="preserve">aar </w:t>
      </w:r>
      <w:r>
        <w:t>De Lokale Partij</w:t>
      </w:r>
      <w:r w:rsidRPr="00EB14A6">
        <w:t xml:space="preserve"> wel van geschrokken is, is dat er weer een achterstand is in het sociaal domein en er circa 70 mensen in de wacht staan. Graag horen wij hoe deze achterstand ontstaan is en hoe deze zo spoedig mogelijk weer weggewerkt kan worden. Gaat die 250.000 euro extra die dit jaar naar het sociaal domein gaat, daar ook voor ingezet worden. Logische vraag die dan vervolgens komt wanneer vanaf 2025 500.000 euro bespaard moet gaan worden. Gaan wij die achterstanden dan niet vervolgens weer uitnodigen of werkt het heel anders? Per jeugdzorg traject neemt </w:t>
      </w:r>
      <w:r>
        <w:t xml:space="preserve">Wijdemeren </w:t>
      </w:r>
      <w:r w:rsidRPr="00EB14A6">
        <w:t>4600 euro op in de begroting</w:t>
      </w:r>
      <w:r>
        <w:t>,</w:t>
      </w:r>
      <w:r w:rsidRPr="00EB14A6">
        <w:t xml:space="preserve"> in Hilversum rekent men met 4000 euro per traject. Dat is me nogal niet een verschil</w:t>
      </w:r>
      <w:r>
        <w:t>.</w:t>
      </w:r>
      <w:r w:rsidRPr="00EB14A6">
        <w:t xml:space="preserve"> </w:t>
      </w:r>
      <w:r>
        <w:t>D</w:t>
      </w:r>
      <w:r w:rsidRPr="00EB14A6">
        <w:t>e uitleg die hierbij is gegeven</w:t>
      </w:r>
      <w:r>
        <w:t xml:space="preserve"> luidt</w:t>
      </w:r>
      <w:r w:rsidRPr="00EB14A6">
        <w:t xml:space="preserve"> contract management en traject sturing verschillen van gemeenten tot gemeenten</w:t>
      </w:r>
      <w:r>
        <w:t>.</w:t>
      </w:r>
      <w:r w:rsidRPr="00EB14A6">
        <w:t xml:space="preserve"> </w:t>
      </w:r>
      <w:r>
        <w:t>O</w:t>
      </w:r>
      <w:r w:rsidRPr="00EB14A6">
        <w:t xml:space="preserve">nze vraag is dan de inkoop is </w:t>
      </w:r>
      <w:r>
        <w:t>c</w:t>
      </w:r>
      <w:r w:rsidRPr="00EB14A6">
        <w:t>entraal geregeld via de regio. De prijsverschillen zitten dus in contract management en traject sturing</w:t>
      </w:r>
      <w:r>
        <w:t>. A</w:t>
      </w:r>
      <w:r w:rsidRPr="00EB14A6">
        <w:t>ls wij nou gaan gluren bij de buren en hun aanpak volgen, hebben wij dan al direct 500.000 euro te pakken aan bezuinigingen bij circa 1000 trajecten per jaar</w:t>
      </w:r>
      <w:r>
        <w:t>?</w:t>
      </w:r>
      <w:r w:rsidRPr="00EB14A6">
        <w:t xml:space="preserve"> Zonder dat dat ten koste gaat van de kwaliteit van zorg. </w:t>
      </w:r>
      <w:r>
        <w:t>De Lokale Partij</w:t>
      </w:r>
      <w:r w:rsidRPr="00EB14A6">
        <w:t xml:space="preserve"> vraagt graag om in het sociaal domein meer aandacht te geven aan de mantelzorg. Als we landelijk niet laten ingrijpen, wordt de mantelzorg straks nog de kurk waar de zorg in Nederland op drijft. Met de dubbele vergrijzing die op ons afkomt wordt er een steeds grotere wissel getrokken op de mantelzorgers. Zorg verlenen is best zwaar, maar de administratieve rompslomp die erbij komt kijken, wordt door veel mantelzorgers als de belasting ervaren. Hoe kunnen wij nou bijdragen aan het ontlasten van dit soort hinder? Of laten we schik doen en heel groot denken wat zijn nou de mogelijkheden van het bieden van respijt zorg? Dat oppakken al dan niet in regio verband. De organisatie wordt licht uitgebreid naar 200 FTE</w:t>
      </w:r>
      <w:r>
        <w:t>,</w:t>
      </w:r>
      <w:r w:rsidRPr="00EB14A6">
        <w:t xml:space="preserve"> 10 procent van de loonsom voor inhuur</w:t>
      </w:r>
      <w:r>
        <w:t>.</w:t>
      </w:r>
      <w:r w:rsidRPr="00EB14A6">
        <w:t xml:space="preserve"> </w:t>
      </w:r>
      <w:r>
        <w:t>V</w:t>
      </w:r>
      <w:r w:rsidRPr="00EB14A6">
        <w:t>ra</w:t>
      </w:r>
      <w:r>
        <w:t>a</w:t>
      </w:r>
      <w:r w:rsidRPr="00EB14A6">
        <w:t>g</w:t>
      </w:r>
      <w:r>
        <w:t xml:space="preserve"> aan</w:t>
      </w:r>
      <w:r w:rsidRPr="00EB14A6">
        <w:t xml:space="preserve"> het college hoe gaan we deze vacatures vullen? Wat is het plan van aanpak? Het organisatie herstelplan geeft wat dat betreft weinig inzicht </w:t>
      </w:r>
      <w:r>
        <w:t>De Lokale Partij</w:t>
      </w:r>
      <w:r w:rsidRPr="00EB14A6">
        <w:t xml:space="preserve"> had zo ontzettend graag een organogram gezien waar we vandaan komen, hoe de situatie nu is en waar de gaten in de bemensing zitten. En hoe we de broodnodige mensen gaan verleiden naar Wijdemeren te komen. Zeker gezien het toekomstperspectief ziet </w:t>
      </w:r>
      <w:r>
        <w:t>De Lokale Partij</w:t>
      </w:r>
      <w:r w:rsidRPr="00EB14A6">
        <w:t xml:space="preserve"> graag dat er maximaal op ingezet wordt de vaste formatie te vullen. Hoe meer kennis en kunde ten aanzien van Wijdemeren me</w:t>
      </w:r>
      <w:r>
        <w:t xml:space="preserve">e de </w:t>
      </w:r>
      <w:r w:rsidRPr="00EB14A6">
        <w:t>nieuwe gemeente ingaat</w:t>
      </w:r>
      <w:r>
        <w:t xml:space="preserve">, </w:t>
      </w:r>
      <w:r w:rsidRPr="00EB14A6">
        <w:t>hoe bete</w:t>
      </w:r>
      <w:r>
        <w:t>r. D</w:t>
      </w:r>
      <w:r w:rsidRPr="00EB14A6">
        <w:t xml:space="preserve">ie 10 procent voor de loonsom voor </w:t>
      </w:r>
      <w:r>
        <w:t>inhu</w:t>
      </w:r>
      <w:r w:rsidRPr="00EB14A6">
        <w:t>ur</w:t>
      </w:r>
      <w:r>
        <w:t xml:space="preserve"> d</w:t>
      </w:r>
      <w:r w:rsidRPr="00EB14A6">
        <w:t>aar schrikken we dan weer minder van. Ik kom zelf uit de horeca. Mijn percentage ligt op dit moment op 17,2 procent en ik vrees volgend jaar nog wat hoger</w:t>
      </w:r>
      <w:r>
        <w:t>.</w:t>
      </w:r>
      <w:r w:rsidRPr="00EB14A6">
        <w:t xml:space="preserve"> </w:t>
      </w:r>
      <w:r>
        <w:t>D</w:t>
      </w:r>
      <w:r w:rsidRPr="00EB14A6">
        <w:t>at in</w:t>
      </w:r>
      <w:r>
        <w:t xml:space="preserve">huur </w:t>
      </w:r>
      <w:r w:rsidRPr="00EB14A6">
        <w:t xml:space="preserve">percentage is niet </w:t>
      </w:r>
      <w:r>
        <w:t xml:space="preserve">om </w:t>
      </w:r>
      <w:r w:rsidRPr="00EB14A6">
        <w:t>nog meer FT</w:t>
      </w:r>
      <w:r>
        <w:t>E</w:t>
      </w:r>
      <w:r w:rsidRPr="00EB14A6">
        <w:t xml:space="preserve"> personeel aan te trekken</w:t>
      </w:r>
      <w:r>
        <w:t>, d</w:t>
      </w:r>
      <w:r w:rsidRPr="00EB14A6">
        <w:t>at percentage is omdat in</w:t>
      </w:r>
      <w:r>
        <w:t>h</w:t>
      </w:r>
      <w:r w:rsidRPr="00EB14A6">
        <w:t xml:space="preserve">uur personeel nou eenmaal zoveel duurder is dan vaste krachten. Nog een reden om maximaal in te zetten op vaste mensen. </w:t>
      </w:r>
      <w:r>
        <w:t>De Lokale Partij</w:t>
      </w:r>
      <w:r w:rsidRPr="00EB14A6">
        <w:t xml:space="preserve"> mist wel een post in de begroting de </w:t>
      </w:r>
      <w:r w:rsidRPr="00EB14A6">
        <w:lastRenderedPageBreak/>
        <w:t>post toekomstperspectief</w:t>
      </w:r>
      <w:r>
        <w:t>.</w:t>
      </w:r>
      <w:r w:rsidRPr="00EB14A6">
        <w:t xml:space="preserve"> </w:t>
      </w:r>
      <w:r>
        <w:t>G</w:t>
      </w:r>
      <w:r w:rsidRPr="00EB14A6">
        <w:t>raag horen wij van het college hoe de te maken kosten straks verwerkt gaan worden. Voor de transparantie lijkt het onzinnig daar een eigen post voor te creëren. Het integraal huisvestingsplan voor het onderwijs</w:t>
      </w:r>
      <w:r>
        <w:t>, h</w:t>
      </w:r>
      <w:r w:rsidRPr="00EB14A6">
        <w:t>et is nog niet klaar en dat bevreemdt ons.</w:t>
      </w:r>
      <w:r w:rsidR="009D3C74">
        <w:t xml:space="preserve"> </w:t>
      </w:r>
      <w:r w:rsidR="009D3C74" w:rsidRPr="00EB14A6">
        <w:t>Vorig jaar was deze in concept klaar wat is er dan de afgelopen maanden gebeurd? We missen daarmee ook de onderbouwing van de bedragen. De nota maatschappelijk vastgoed is er nog niet. Al vier jaar niet. Dat was al lastig. Maar het gaat ons nu echt parten spelen</w:t>
      </w:r>
      <w:r w:rsidR="009D3C74">
        <w:t>,</w:t>
      </w:r>
      <w:r w:rsidR="009D3C74" w:rsidRPr="00EB14A6">
        <w:t xml:space="preserve"> want hoe fijn als we nu zouden kunnen beslissen welk vastgoed we afstoten en waar we mogelijk nieuwe combinaties van maatschappelijk vastgoed en wonen zouden kunnen maken</w:t>
      </w:r>
      <w:r w:rsidR="009D3C74">
        <w:t>.</w:t>
      </w:r>
      <w:r w:rsidR="009D3C74" w:rsidRPr="00EB14A6">
        <w:t xml:space="preserve"> </w:t>
      </w:r>
      <w:r w:rsidR="009D3C74">
        <w:t>D</w:t>
      </w:r>
      <w:r w:rsidR="009D3C74" w:rsidRPr="00EB14A6">
        <w:t>at we niet langer hoeven rekening te houden met onderhoud. De toeristen en forensenbelasting de gebruiker betaalt. Nou vind ik alleszins redelijk klinken</w:t>
      </w:r>
      <w:r w:rsidR="009D3C74">
        <w:t>,</w:t>
      </w:r>
      <w:r w:rsidR="009D3C74" w:rsidRPr="00EB14A6">
        <w:t xml:space="preserve"> wat dan wel weer onredelijk is hoe oeverloos lang we al wachten op dat rapport van bureau </w:t>
      </w:r>
      <w:r w:rsidR="009D3C74">
        <w:t>L</w:t>
      </w:r>
      <w:r w:rsidR="009D3C74" w:rsidRPr="00EB14A6">
        <w:t>egitiem. De brief van de recreatieondernemers van afgelopen week is nie</w:t>
      </w:r>
      <w:r w:rsidR="009D3C74">
        <w:t xml:space="preserve">t </w:t>
      </w:r>
      <w:r w:rsidR="009D3C74" w:rsidRPr="00EB14A6">
        <w:t>mals</w:t>
      </w:r>
      <w:r w:rsidR="009D3C74">
        <w:t>,</w:t>
      </w:r>
      <w:r w:rsidR="009D3C74" w:rsidRPr="00EB14A6">
        <w:t xml:space="preserve"> staat daarmee dan ook de nieuwe aanpak op losse schroeven. Ik zou vanaf deze plek de ondernemers en het college wel willen meegeven</w:t>
      </w:r>
      <w:r w:rsidR="009D3C74">
        <w:t xml:space="preserve"> h</w:t>
      </w:r>
      <w:r w:rsidR="009D3C74" w:rsidRPr="00EB14A6">
        <w:t>ou</w:t>
      </w:r>
      <w:r w:rsidR="009D3C74">
        <w:t xml:space="preserve"> </w:t>
      </w:r>
      <w:r w:rsidR="009D3C74" w:rsidRPr="00EB14A6">
        <w:t>d</w:t>
      </w:r>
      <w:r w:rsidR="009D3C74">
        <w:t>e</w:t>
      </w:r>
      <w:r w:rsidR="009D3C74" w:rsidRPr="00EB14A6">
        <w:t xml:space="preserve"> lijntjes open de tarieven, stelt de </w:t>
      </w:r>
      <w:r w:rsidR="009D3C74">
        <w:t>r</w:t>
      </w:r>
      <w:r w:rsidR="009D3C74" w:rsidRPr="00EB14A6">
        <w:t xml:space="preserve">aad in december pas vast. College </w:t>
      </w:r>
      <w:r w:rsidR="009D3C74">
        <w:t>z</w:t>
      </w:r>
      <w:r w:rsidR="009D3C74" w:rsidRPr="00EB14A6">
        <w:t>et alstublieft vol in om de komende weken te gebruiken om met elkaar tot een goede uitkomst te komen. Er is ook nog een gat van ruim 100</w:t>
      </w:r>
      <w:r w:rsidR="009D3C74">
        <w:t xml:space="preserve">K </w:t>
      </w:r>
      <w:r w:rsidR="009D3C74" w:rsidRPr="00EB14A6">
        <w:t xml:space="preserve">waarvoor nog geen bron gevonden is. Graag horen wij hoe het college dit denkt te gaan repareren. De </w:t>
      </w:r>
      <w:r w:rsidR="009D3C74">
        <w:t>r</w:t>
      </w:r>
      <w:r w:rsidR="009D3C74" w:rsidRPr="00EB14A6">
        <w:t xml:space="preserve">aad wordt gevraagd voor deze zaken alvast wel miljoenen te reserveren. Het voelt een beetje als binnenkomen in de supermarkt. Eerst bij de kassa mogen afrekenen, dan direct door naar de uitgang waar je een paar tassen op mag halen. En als je dan vraagt ja maar wat krijg ik nou? Het antwoord is dat weten wij ook niet precies, maar het is iets met boodschappen. </w:t>
      </w:r>
      <w:r w:rsidR="009D3C74">
        <w:t>De Lokale Partij</w:t>
      </w:r>
      <w:r w:rsidR="009D3C74" w:rsidRPr="00EB14A6">
        <w:t xml:space="preserve"> heeft begrip dat nog niet alle partij</w:t>
      </w:r>
      <w:r w:rsidR="009D3C74">
        <w:t>,</w:t>
      </w:r>
      <w:r w:rsidR="009D3C74" w:rsidRPr="00EB14A6">
        <w:t xml:space="preserve"> alle plannen volledig uitgewerkt zijn. Misschien is het verschil tussen de partijen op dit moment het beste </w:t>
      </w:r>
      <w:r w:rsidR="009D3C74">
        <w:t xml:space="preserve">te </w:t>
      </w:r>
      <w:r w:rsidR="009D3C74" w:rsidRPr="00EB14A6">
        <w:t>duiden als het verschil tussen halfvol en halfleeg</w:t>
      </w:r>
      <w:r w:rsidR="009D3C74">
        <w:t>.</w:t>
      </w:r>
      <w:r w:rsidR="009D3C74" w:rsidRPr="00EB14A6">
        <w:t xml:space="preserve"> </w:t>
      </w:r>
      <w:r w:rsidR="009D3C74">
        <w:t>V</w:t>
      </w:r>
      <w:r w:rsidR="009D3C74" w:rsidRPr="00EB14A6">
        <w:t xml:space="preserve">oor </w:t>
      </w:r>
      <w:r w:rsidR="009D3C74">
        <w:t>De Lokale Partij</w:t>
      </w:r>
      <w:r w:rsidR="009D3C74" w:rsidRPr="00EB14A6">
        <w:t xml:space="preserve"> is het glas halfvol</w:t>
      </w:r>
      <w:r w:rsidR="009D3C74">
        <w:t>,</w:t>
      </w:r>
      <w:r w:rsidR="009D3C74" w:rsidRPr="00EB14A6">
        <w:t xml:space="preserve"> als we kijken waar we vorig jaar stonden. De immense hoeveelheid werk di</w:t>
      </w:r>
      <w:r w:rsidR="009D3C74">
        <w:t>e verzet</w:t>
      </w:r>
      <w:r w:rsidR="009D3C74" w:rsidRPr="00EB14A6">
        <w:t xml:space="preserve"> is om de cijfers correct te krijgen, de administratie weer op orde te brengen. De beheerplannen die gemaakt zijn</w:t>
      </w:r>
      <w:r w:rsidR="009D3C74">
        <w:t>,</w:t>
      </w:r>
      <w:r w:rsidR="009D3C74" w:rsidRPr="00EB14A6">
        <w:t xml:space="preserve"> het mobiliteitsplan en de sluitende begroting die ons toezicht zou kunnen opheffen. Dan snappen wij heel goed dat het college nog niet alles klaar voor gebruik heeft. Zeker gezien de wisselingen in het college en de uitdagingen in de organisatie</w:t>
      </w:r>
      <w:r w:rsidR="009D3C74">
        <w:t>. D</w:t>
      </w:r>
      <w:r w:rsidR="009D3C74" w:rsidRPr="00EB14A6">
        <w:t>at gevraagd wordt om vertrouwen dat de komende periode alles op alles gezet wordt</w:t>
      </w:r>
      <w:r w:rsidR="009D3C74">
        <w:t>, o</w:t>
      </w:r>
      <w:r w:rsidR="009D3C74" w:rsidRPr="00EB14A6">
        <w:t xml:space="preserve">m wel alle plannen pasklaar te krijgen. Ik hoop ook dat het college het ongemak van de </w:t>
      </w:r>
      <w:r w:rsidR="009D3C74">
        <w:t>r</w:t>
      </w:r>
      <w:r w:rsidR="009D3C74" w:rsidRPr="00EB14A6">
        <w:t xml:space="preserve">aad begrijpt. Het zijn belangrijke onderwerpen waar grote bedragen mee gemoeid zijn. U vraagt om het vertrouwen van de </w:t>
      </w:r>
      <w:r w:rsidR="009D3C74">
        <w:t>r</w:t>
      </w:r>
      <w:r w:rsidR="009D3C74" w:rsidRPr="00EB14A6">
        <w:t xml:space="preserve">aad dat u dat nu ook op orde gaat brengen. Resultaten uit het verleden zijn geen garantie voor de toekomst. Maar de resultaten van het afgelopen jaar, de enorme inzet die er geweest is die nu resulteren in een sluitende begroting, geven </w:t>
      </w:r>
      <w:r w:rsidR="009D3C74">
        <w:t>De Lokale Partij</w:t>
      </w:r>
      <w:r w:rsidR="009D3C74" w:rsidRPr="00EB14A6">
        <w:t xml:space="preserve"> wel dat vertrouwen</w:t>
      </w:r>
      <w:r w:rsidR="009D3C74">
        <w:t>.</w:t>
      </w:r>
      <w:r w:rsidR="009D3C74" w:rsidRPr="00EB14A6">
        <w:t xml:space="preserve"> </w:t>
      </w:r>
      <w:r w:rsidR="009D3C74">
        <w:t>E</w:t>
      </w:r>
      <w:r w:rsidR="009D3C74" w:rsidRPr="00EB14A6">
        <w:t xml:space="preserve">n dan komt </w:t>
      </w:r>
      <w:r w:rsidR="009D3C74">
        <w:t>mijn laatste zin</w:t>
      </w:r>
      <w:r w:rsidR="009D3C74" w:rsidRPr="00EB14A6">
        <w:t>. Maar met de toezegging dat gestelde termijnen en doelen gehaald worden. Zo is het glas straks helemaal vol</w:t>
      </w:r>
      <w:r w:rsidR="009D3C74">
        <w:t>, o</w:t>
      </w:r>
      <w:r w:rsidR="009D3C74" w:rsidRPr="00EB14A6">
        <w:t>f misschien klotst het wel over.</w:t>
      </w:r>
    </w:p>
    <w:p w14:paraId="36AB98A1" w14:textId="77777777" w:rsidR="009D3C74" w:rsidRPr="00EB14A6" w:rsidRDefault="009D3C74" w:rsidP="00777D15">
      <w:r w:rsidRPr="00BB112D">
        <w:rPr>
          <w:u w:val="single"/>
        </w:rPr>
        <w:t>De voorzitter</w:t>
      </w:r>
      <w:r w:rsidRPr="00EB14A6">
        <w:t xml:space="preserve">: Dank u wel. Dan is als tweede aan het woord het CDA. Mevrouw </w:t>
      </w:r>
      <w:r>
        <w:t>V</w:t>
      </w:r>
      <w:r w:rsidRPr="00EB14A6">
        <w:t>an Rijn.</w:t>
      </w:r>
    </w:p>
    <w:p w14:paraId="1DBFFDD7" w14:textId="7587F453" w:rsidR="00656FD6" w:rsidRPr="00EB14A6" w:rsidRDefault="00656FD6" w:rsidP="00777D15">
      <w:r w:rsidRPr="31C6DE54">
        <w:rPr>
          <w:u w:val="single"/>
        </w:rPr>
        <w:t>Mevrouw Van Rijn</w:t>
      </w:r>
      <w:r w:rsidRPr="00EB14A6">
        <w:t xml:space="preserve">: </w:t>
      </w:r>
      <w:r>
        <w:t>D</w:t>
      </w:r>
      <w:r w:rsidRPr="00EB14A6">
        <w:t xml:space="preserve">ank </w:t>
      </w:r>
      <w:r>
        <w:t xml:space="preserve">u </w:t>
      </w:r>
      <w:r w:rsidRPr="00EB14A6">
        <w:t>wel voorzitter. Er is al heel veel gezegd gevraagd en gediscussieerd over de begroting die nu voorligt. En wat fijn dat wij in een land leven waar dat gewoon kan</w:t>
      </w:r>
      <w:r>
        <w:t>,</w:t>
      </w:r>
      <w:r w:rsidRPr="00EB14A6">
        <w:t xml:space="preserve"> soms met een beetje geruzie of gemopper maar dat is het dan ook</w:t>
      </w:r>
      <w:r>
        <w:t>.</w:t>
      </w:r>
      <w:r w:rsidRPr="00EB14A6">
        <w:t xml:space="preserve"> </w:t>
      </w:r>
      <w:r>
        <w:t xml:space="preserve">Ook is er </w:t>
      </w:r>
      <w:r w:rsidRPr="00EB14A6">
        <w:t>al veel gezegd en geschreven over de antwoorden op de technische vragen die niet kwamen of moeizaam kwamen en de antwoorden van het college die vaak te wensen overlieten. Maar voorzitter heeft dit zin omdat vandaag allemaal opnieuw te bespreken. De CDA fractie denkt van niet. Wij zullen dan ook vandaag in de eerste termijn geen enkele vraag meer stellen aan het college. Vo</w:t>
      </w:r>
      <w:r>
        <w:t>el</w:t>
      </w:r>
      <w:r w:rsidRPr="00EB14A6">
        <w:t xml:space="preserve"> een soort van opluchting voorzitter</w:t>
      </w:r>
      <w:r>
        <w:t>.</w:t>
      </w:r>
      <w:r w:rsidRPr="00EB14A6">
        <w:t xml:space="preserve"> </w:t>
      </w:r>
      <w:r>
        <w:t>Nou</w:t>
      </w:r>
      <w:r w:rsidRPr="00EB14A6">
        <w:t xml:space="preserve"> eentje dan misschien</w:t>
      </w:r>
      <w:r>
        <w:t>,</w:t>
      </w:r>
      <w:r w:rsidRPr="00EB14A6">
        <w:t xml:space="preserve"> eentje dan. En daar houden wij bij een vraag aan wethouder Ha</w:t>
      </w:r>
      <w:r>
        <w:t>a</w:t>
      </w:r>
      <w:r w:rsidRPr="00EB14A6">
        <w:t>n of hij nog een keer kan uitleggen hoe de verhoging van de overheid van 3,3 miljoen in elkaar zit. Voorzitter. Als het CDA geen vragen gesteld, wat gaan we dan doen? Zie ik u denken? Voorzitter</w:t>
      </w:r>
      <w:r>
        <w:t>,</w:t>
      </w:r>
      <w:r w:rsidRPr="00EB14A6">
        <w:t xml:space="preserve"> vandaag wil ik het met u hebben over passie</w:t>
      </w:r>
      <w:r>
        <w:t>. Passie</w:t>
      </w:r>
      <w:r w:rsidRPr="00EB14A6">
        <w:t xml:space="preserve"> komt van het Latijnse woord passio en betekent hartstocht, of anders gezegd het heeft te maken met verlangen, enthousiasme en liefde voor iets </w:t>
      </w:r>
      <w:r w:rsidRPr="00EB14A6">
        <w:lastRenderedPageBreak/>
        <w:t>hebben. En voorzitter</w:t>
      </w:r>
      <w:r>
        <w:t xml:space="preserve"> d</w:t>
      </w:r>
      <w:r w:rsidRPr="00EB14A6">
        <w:t>eze passie is nou net wat we niet zien. Bij het college is het er niet. De CDA fractie weet het niet, maar wij zien het in elk geval niet. Waar ligt de passie van dit college</w:t>
      </w:r>
      <w:r>
        <w:t>?</w:t>
      </w:r>
      <w:r w:rsidRPr="00EB14A6">
        <w:t xml:space="preserve"> </w:t>
      </w:r>
      <w:r>
        <w:t>E</w:t>
      </w:r>
      <w:r w:rsidRPr="00EB14A6">
        <w:t>n voorzitter</w:t>
      </w:r>
      <w:r>
        <w:t xml:space="preserve"> i</w:t>
      </w:r>
      <w:r w:rsidRPr="00EB14A6">
        <w:t xml:space="preserve">k stel de vraag nog maar eens, want na het lezen van deze begroting is ons duidelijk geworden dat de passie ver te zoeken is. Als </w:t>
      </w:r>
      <w:r>
        <w:t xml:space="preserve">we </w:t>
      </w:r>
      <w:r w:rsidRPr="00EB14A6">
        <w:t>het coalitieakkoord moeten geloven, gaat het dan over bouwplannen weliswaar minimaal maar toch</w:t>
      </w:r>
      <w:r>
        <w:t>,</w:t>
      </w:r>
      <w:r w:rsidRPr="00EB14A6">
        <w:t xml:space="preserve"> recreatie en toerisme, ondernemers, het sociaal domein en participatie</w:t>
      </w:r>
      <w:r>
        <w:t>.</w:t>
      </w:r>
      <w:r w:rsidRPr="00EB14A6">
        <w:t xml:space="preserve"> </w:t>
      </w:r>
      <w:r>
        <w:t>O</w:t>
      </w:r>
      <w:r w:rsidRPr="00EB14A6">
        <w:t>m met deze laatste te beginnen kunnen we nou niet echt stellen dat</w:t>
      </w:r>
      <w:r>
        <w:t xml:space="preserve"> het</w:t>
      </w:r>
      <w:r w:rsidRPr="00EB14A6">
        <w:t xml:space="preserve"> met de participatie wel gebakken zit</w:t>
      </w:r>
      <w:r>
        <w:t xml:space="preserve"> b</w:t>
      </w:r>
      <w:r w:rsidRPr="00EB14A6">
        <w:t>ij dit college</w:t>
      </w:r>
      <w:r>
        <w:t>.</w:t>
      </w:r>
      <w:r w:rsidRPr="00EB14A6">
        <w:t xml:space="preserve"> </w:t>
      </w:r>
      <w:r>
        <w:t>I</w:t>
      </w:r>
      <w:r w:rsidRPr="00EB14A6">
        <w:t>s het college echt geïnteresseerd in inwoners en ondernemers</w:t>
      </w:r>
      <w:r>
        <w:t xml:space="preserve"> of vinden ze </w:t>
      </w:r>
      <w:r w:rsidRPr="00EB14A6">
        <w:t>het gewoon fijn om een vinkje te zetten. Neem nu de omgang met onze ondernemers en de recreatiesector</w:t>
      </w:r>
      <w:r>
        <w:t>, o</w:t>
      </w:r>
      <w:r w:rsidRPr="00EB14A6">
        <w:t xml:space="preserve">ok een onderwerp waar dit college veel passie voor zou moeten hebben en de passie </w:t>
      </w:r>
      <w:r w:rsidR="009019A2" w:rsidRPr="00EB14A6">
        <w:t>er</w:t>
      </w:r>
      <w:r w:rsidR="009019A2">
        <w:t>van af</w:t>
      </w:r>
      <w:r w:rsidRPr="00EB14A6">
        <w:t xml:space="preserve"> zou moeten spatten. In het coalitieakkoord staat immers we zetten ons in voor de recreatie en toerismesector om deze verder te laten groeien en te laten glanzen. Maar nee. De wethouder stelt vorig jaar eerst voor de vacature van het ondernemersmanager te schrappen, niet meer in te vullen van het gebied</w:t>
      </w:r>
      <w:r>
        <w:t>sa</w:t>
      </w:r>
      <w:r w:rsidRPr="00EB14A6">
        <w:t>kkoord lijkt ook niet veel terecht te komen. En voorzitter als deze passie echt hard</w:t>
      </w:r>
      <w:r>
        <w:t>…</w:t>
      </w:r>
      <w:r w:rsidRPr="00EB14A6">
        <w:t xml:space="preserve"> </w:t>
      </w:r>
      <w:r>
        <w:t>A</w:t>
      </w:r>
      <w:r w:rsidRPr="00EB14A6">
        <w:t xml:space="preserve">ls deze wethouder echt passie had voor recreatie en toerisme zou zij nu geen ruzie maken met de </w:t>
      </w:r>
      <w:r>
        <w:t>ge</w:t>
      </w:r>
      <w:r w:rsidRPr="00EB14A6">
        <w:t>hele recreatiesector. Maar werd er gewerkt aan mooie innovatieve plannen, werd</w:t>
      </w:r>
      <w:r>
        <w:t xml:space="preserve"> </w:t>
      </w:r>
      <w:r w:rsidRPr="00EB14A6">
        <w:t>e</w:t>
      </w:r>
      <w:r>
        <w:t>r</w:t>
      </w:r>
      <w:r w:rsidRPr="00EB14A6">
        <w:t xml:space="preserve"> kennis en kunde van de sector gebruikt, in plaats van al die dure bureaus. Voorzitter</w:t>
      </w:r>
      <w:r>
        <w:t xml:space="preserve"> w</w:t>
      </w:r>
      <w:r w:rsidRPr="00EB14A6">
        <w:t>ij zullen een motie indienen en de wethouder verzoeken de verhouding met de recreatiesector zo spoedig mogelijk te herstellen. Dan het thema bouwen. Dat is namelijk iets wat dit college wel wil bouwen. Ik zie wat mensen twijfelen. Voorzitter</w:t>
      </w:r>
      <w:r>
        <w:t>, i</w:t>
      </w:r>
      <w:r w:rsidRPr="00EB14A6">
        <w:t xml:space="preserve">k was ook nog niet uitgesproken. </w:t>
      </w:r>
      <w:r>
        <w:t>H</w:t>
      </w:r>
      <w:r w:rsidRPr="00EB14A6">
        <w:t>et college zegt te willen bouwen, maar heeft geen plannen. Voorzitter de CDA fractie is ervan overtuigd dat als je echt passie hebt verbouwen en echt wil bouwen je met plannen komt</w:t>
      </w:r>
      <w:r>
        <w:t>.</w:t>
      </w:r>
      <w:r w:rsidRPr="00EB14A6">
        <w:t xml:space="preserve"> </w:t>
      </w:r>
      <w:r>
        <w:t>J</w:t>
      </w:r>
      <w:r w:rsidRPr="00EB14A6">
        <w:t>a</w:t>
      </w:r>
      <w:r>
        <w:t xml:space="preserve">, </w:t>
      </w:r>
      <w:r w:rsidRPr="00EB14A6">
        <w:t xml:space="preserve">Ter </w:t>
      </w:r>
      <w:r>
        <w:t>Syp</w:t>
      </w:r>
      <w:r w:rsidRPr="00EB14A6">
        <w:t>e en Groenewoud</w:t>
      </w:r>
      <w:r>
        <w:t xml:space="preserve"> d</w:t>
      </w:r>
      <w:r w:rsidRPr="00EB14A6">
        <w:t>at zijn grote kansen. Maar voorzitter wij denken dat er meer nodig is. Het is dan hè</w:t>
      </w:r>
      <w:r>
        <w:t>…</w:t>
      </w:r>
      <w:r w:rsidRPr="00EB14A6">
        <w:t xml:space="preserve"> Er is dan ook helemaal geen ambitie. Ja misschien een heel klein beetje. De wethouder gaf namelijk in een krantenartikel aan wel na te willen denken om er soms een laag op te bouwen. De CDA fractie is ook heel benieuwd wat </w:t>
      </w:r>
      <w:r>
        <w:t>De Lokale Partij</w:t>
      </w:r>
      <w:r w:rsidRPr="00EB14A6">
        <w:t xml:space="preserve"> daarvan vindt. Voorzitter</w:t>
      </w:r>
      <w:r>
        <w:t>,</w:t>
      </w:r>
      <w:r w:rsidRPr="00EB14A6">
        <w:t xml:space="preserve"> de CDA fractie heeft wel ambitie in</w:t>
      </w:r>
      <w:r>
        <w:t xml:space="preserve"> </w:t>
      </w:r>
      <w:r w:rsidRPr="00EB14A6">
        <w:t>bouwen wij zeggen het niet alleen maar komen ook met plannen. Dat is wat wij gedaan hebben. Daarom zullen wij twee moties indienen. De eerste zal zich richt</w:t>
      </w:r>
      <w:r>
        <w:t>en</w:t>
      </w:r>
      <w:r w:rsidRPr="00EB14A6">
        <w:t xml:space="preserve"> op de bewoning</w:t>
      </w:r>
      <w:r>
        <w:t>,</w:t>
      </w:r>
      <w:r w:rsidRPr="00EB14A6">
        <w:t xml:space="preserve"> op permanente bewoning op een aantal van onze recreatieparken en de tweede richt zich op de vele bouwkansen die er zijn in ons maatschappelijk vastgoed. Sporthallen</w:t>
      </w:r>
      <w:r>
        <w:t>,</w:t>
      </w:r>
      <w:r w:rsidRPr="00EB14A6">
        <w:t xml:space="preserve"> bieb</w:t>
      </w:r>
      <w:r>
        <w:t>,</w:t>
      </w:r>
      <w:r w:rsidRPr="00EB14A6">
        <w:t xml:space="preserve"> de gemeentescholen</w:t>
      </w:r>
      <w:r>
        <w:t>,</w:t>
      </w:r>
      <w:r w:rsidRPr="00EB14A6">
        <w:t xml:space="preserve"> dit moeten we gaan combineren met woningbouw. De komende jaren gaan we heel</w:t>
      </w:r>
      <w:r>
        <w:t xml:space="preserve"> heel heel</w:t>
      </w:r>
      <w:r w:rsidRPr="00EB14A6">
        <w:t xml:space="preserve"> veel geld uitgeven aan ons maatschappelijk vastgoed om te verduurzamen of nieuw te bouwen. Niet nodig wat het CDA betreft als je kans</w:t>
      </w:r>
      <w:r>
        <w:t>en</w:t>
      </w:r>
      <w:r w:rsidRPr="00EB14A6">
        <w:t xml:space="preserve"> durft te pakken. Met het team van experts</w:t>
      </w:r>
      <w:r>
        <w:t>,</w:t>
      </w:r>
      <w:r w:rsidRPr="00EB14A6">
        <w:t xml:space="preserve"> bouwkundige ontwikkelaars</w:t>
      </w:r>
      <w:r>
        <w:t xml:space="preserve">, </w:t>
      </w:r>
      <w:r w:rsidRPr="00EB14A6">
        <w:t>architecten zijn we aan de slag gegaan om deze kans</w:t>
      </w:r>
      <w:r>
        <w:t>en</w:t>
      </w:r>
      <w:r w:rsidRPr="00EB14A6">
        <w:t xml:space="preserve"> in beeld te brengen. Wij snappen dat het college deze plannen niet direct zal overnemen en zelf een onderzoek zou willen doen. Daarom komen wij met een motie om de stimuleren reserve volkshuisvesting te gebruiken</w:t>
      </w:r>
      <w:r>
        <w:t xml:space="preserve"> o</w:t>
      </w:r>
      <w:r w:rsidRPr="00EB14A6">
        <w:t xml:space="preserve">m deze plannen door het college </w:t>
      </w:r>
      <w:r>
        <w:t xml:space="preserve">te </w:t>
      </w:r>
      <w:r w:rsidRPr="00EB14A6">
        <w:t xml:space="preserve">laten onderzoeken. En voorzitter, dat is nog niet alles. Wij zullen in de volgende </w:t>
      </w:r>
      <w:r>
        <w:t>r</w:t>
      </w:r>
      <w:r w:rsidRPr="00EB14A6">
        <w:t>aad komen met de motie over meer wonen op je erf of meer generatie woningen</w:t>
      </w:r>
      <w:r>
        <w:t>,</w:t>
      </w:r>
      <w:r w:rsidRPr="00EB14A6">
        <w:t xml:space="preserve"> misschien wel iets heel moois voor de mantelzorg. Als het college de kansen durft te pakken dan gaan we een hoop geld besparen op het integrale huisvestingspl</w:t>
      </w:r>
      <w:r>
        <w:t xml:space="preserve">an. Ook daarvoor </w:t>
      </w:r>
      <w:r w:rsidRPr="00EB14A6">
        <w:t>zullen wij een amendement indienen</w:t>
      </w:r>
      <w:r>
        <w:t>.</w:t>
      </w:r>
      <w:r w:rsidRPr="00EB14A6">
        <w:t xml:space="preserve"> </w:t>
      </w:r>
      <w:r>
        <w:t>E</w:t>
      </w:r>
      <w:r w:rsidRPr="00EB14A6">
        <w:t>n dan het sociaal domein</w:t>
      </w:r>
      <w:r>
        <w:t xml:space="preserve"> v</w:t>
      </w:r>
      <w:r w:rsidRPr="00EB14A6">
        <w:t>oorzitter</w:t>
      </w:r>
      <w:r>
        <w:t xml:space="preserve"> w</w:t>
      </w:r>
      <w:r w:rsidRPr="00EB14A6">
        <w:t>at een passie</w:t>
      </w:r>
      <w:r>
        <w:t>. We</w:t>
      </w:r>
      <w:r w:rsidRPr="00EB14A6">
        <w:t xml:space="preserve"> vragen de Raad 250</w:t>
      </w:r>
      <w:r>
        <w:t>K om</w:t>
      </w:r>
      <w:r w:rsidRPr="00EB14A6">
        <w:t xml:space="preserve"> er vervolgens 500</w:t>
      </w:r>
      <w:r>
        <w:t>K</w:t>
      </w:r>
      <w:r w:rsidRPr="00EB14A6">
        <w:t xml:space="preserve"> te kunnen besparen</w:t>
      </w:r>
      <w:r>
        <w:t>.</w:t>
      </w:r>
      <w:r w:rsidRPr="00EB14A6">
        <w:t xml:space="preserve"> </w:t>
      </w:r>
      <w:r>
        <w:t>D</w:t>
      </w:r>
      <w:r w:rsidRPr="00EB14A6">
        <w:t>eze bezuiniging</w:t>
      </w:r>
      <w:r>
        <w:t xml:space="preserve"> w</w:t>
      </w:r>
      <w:r w:rsidRPr="00EB14A6">
        <w:t>ant dat is het</w:t>
      </w:r>
      <w:r>
        <w:t xml:space="preserve">, </w:t>
      </w:r>
      <w:r w:rsidRPr="00EB14A6">
        <w:t xml:space="preserve">wordt volgens de wethouder gerealiseerd door nog scherper aan de wind te gaan varen. Maar </w:t>
      </w:r>
      <w:r>
        <w:t>éé</w:t>
      </w:r>
      <w:r w:rsidRPr="00EB14A6">
        <w:t xml:space="preserve">n geruststelling de inwoners gaan er niets van werken. Tot vorige week. De wethouder gaf </w:t>
      </w:r>
      <w:r>
        <w:t xml:space="preserve">toe </w:t>
      </w:r>
      <w:r w:rsidRPr="00EB14A6">
        <w:t>ze zullen het misschien toch wel merken. Voorzitter</w:t>
      </w:r>
      <w:r>
        <w:t xml:space="preserve"> d</w:t>
      </w:r>
      <w:r w:rsidRPr="00EB14A6">
        <w:t>at is pas passie</w:t>
      </w:r>
      <w:r>
        <w:t>.</w:t>
      </w:r>
      <w:r w:rsidRPr="00EB14A6">
        <w:t xml:space="preserve"> </w:t>
      </w:r>
      <w:r>
        <w:t>I</w:t>
      </w:r>
      <w:r w:rsidRPr="00EB14A6">
        <w:t>s er dan helemaal niets waar het college warm van loopt</w:t>
      </w:r>
      <w:r>
        <w:t>,</w:t>
      </w:r>
      <w:r w:rsidRPr="00EB14A6">
        <w:t xml:space="preserve"> hartstocht voor heeft of passie in te ontdekken is. Jawel voorzitter</w:t>
      </w:r>
      <w:r>
        <w:t xml:space="preserve"> boekhouden</w:t>
      </w:r>
      <w:r w:rsidRPr="00EB14A6">
        <w:t xml:space="preserve">. </w:t>
      </w:r>
      <w:r>
        <w:t xml:space="preserve">In </w:t>
      </w:r>
      <w:r w:rsidRPr="00EB14A6">
        <w:t>de basis is boekhouden het verwerken van alle inkomsten en uitgaven</w:t>
      </w:r>
      <w:r>
        <w:t>,</w:t>
      </w:r>
      <w:r w:rsidRPr="00EB14A6">
        <w:t xml:space="preserve"> het bijhouden van financiële administratie u zult dus wel denken dat is toch fijn in de gemeente </w:t>
      </w:r>
      <w:r>
        <w:t>Wijdemeren.</w:t>
      </w:r>
      <w:r w:rsidRPr="00EB14A6">
        <w:t xml:space="preserve"> </w:t>
      </w:r>
      <w:r>
        <w:t>E</w:t>
      </w:r>
      <w:r w:rsidRPr="00EB14A6">
        <w:t>n voorzitter</w:t>
      </w:r>
      <w:r>
        <w:t xml:space="preserve"> d</w:t>
      </w:r>
      <w:r w:rsidRPr="00EB14A6">
        <w:t>at is ook zo. Maar het college moet niet boekhouden</w:t>
      </w:r>
      <w:r>
        <w:t xml:space="preserve"> d</w:t>
      </w:r>
      <w:r w:rsidRPr="00EB14A6">
        <w:t xml:space="preserve">aar hebben we nu genoeg fantastische medewerkers voor. En die wil de CDA fractie vanaf deze </w:t>
      </w:r>
      <w:r>
        <w:t>plek</w:t>
      </w:r>
      <w:r w:rsidRPr="00EB14A6">
        <w:t xml:space="preserve"> dan ook speciaal bedanken. Het college moet niet boekhouden</w:t>
      </w:r>
      <w:r>
        <w:t>,</w:t>
      </w:r>
      <w:r w:rsidRPr="00EB14A6">
        <w:t xml:space="preserve"> het college moet passie tonen</w:t>
      </w:r>
      <w:r>
        <w:t>,</w:t>
      </w:r>
      <w:r w:rsidRPr="00EB14A6">
        <w:t xml:space="preserve"> besturen</w:t>
      </w:r>
      <w:r>
        <w:t>,</w:t>
      </w:r>
      <w:r w:rsidRPr="00EB14A6">
        <w:t xml:space="preserve"> moeilijke keuzes maken</w:t>
      </w:r>
      <w:r>
        <w:t>,</w:t>
      </w:r>
      <w:r w:rsidRPr="00EB14A6">
        <w:t xml:space="preserve"> enthousiasmeren</w:t>
      </w:r>
      <w:r>
        <w:t>,</w:t>
      </w:r>
      <w:r w:rsidRPr="00EB14A6">
        <w:t xml:space="preserve"> kansen pakken en lef tonen en niet alles afschuiven op </w:t>
      </w:r>
      <w:r w:rsidRPr="00EB14A6">
        <w:lastRenderedPageBreak/>
        <w:t>de burger of het verhogen van de lasten. Natuurlijk verdient het college ook een compliment voor het opstellen van de beheerplannen</w:t>
      </w:r>
      <w:r>
        <w:t>. Wij</w:t>
      </w:r>
      <w:r w:rsidRPr="00EB14A6">
        <w:t xml:space="preserve"> hadden op sommige punten wat opmerkingen, maar het is wel opgeleverd. En het in beeld brengen van</w:t>
      </w:r>
      <w:r>
        <w:t xml:space="preserve"> de</w:t>
      </w:r>
      <w:r w:rsidRPr="00EB14A6">
        <w:t xml:space="preserve"> soms al jaren wispelturige cijfers. Dank daarvoor. Maar voorzitter het CDA is met een aantal zaken echt niet gelukkig. Het college blijft een loonsom al jaren verhogen, al twee jaar verhogen. Excuses. Hij werd daarvoor ook verhoog</w:t>
      </w:r>
      <w:r>
        <w:t>d</w:t>
      </w:r>
      <w:r w:rsidRPr="00EB14A6">
        <w:t xml:space="preserve">, maar niet in deze extreme mate. Daarnaast vraagt het college de </w:t>
      </w:r>
      <w:r>
        <w:t>r</w:t>
      </w:r>
      <w:r w:rsidRPr="00EB14A6">
        <w:t>aad om 1,6 miljoen voor het organisatie herstelplan</w:t>
      </w:r>
      <w:r>
        <w:t>,</w:t>
      </w:r>
      <w:r w:rsidRPr="00EB14A6">
        <w:t xml:space="preserve"> een plan dat vertrouwelijk ter inzage ligt</w:t>
      </w:r>
      <w:r>
        <w:t xml:space="preserve"> </w:t>
      </w:r>
      <w:r w:rsidRPr="00EB14A6">
        <w:t>maar waarvan de CDA fractie zich oprecht afvraagt wat hier nu zo vertrouwelijk aan is. 1,6 miljoen voorzitter en dat vinden wij niet het ergste</w:t>
      </w:r>
      <w:r>
        <w:t>, w</w:t>
      </w:r>
      <w:r w:rsidRPr="00EB14A6">
        <w:t xml:space="preserve">ij vinden het veel erger dat wij nog steeds niet begrijpen waarvoor dit voor gevraagd is. Er is geen fatsoenlijke specificatie bij het organisatieplan te vinden. En de plannen zijn dan ook erg vaag. Ik wil eigenlijk stellen niet meer dan dat we gezien hebben tijdens het bespreken van het herstelplan. Heel matig. Dus wij dienen daarom ook graag met de </w:t>
      </w:r>
      <w:r>
        <w:t>P</w:t>
      </w:r>
      <w:r w:rsidRPr="00EB14A6">
        <w:t xml:space="preserve">artij van de </w:t>
      </w:r>
      <w:r>
        <w:t>A</w:t>
      </w:r>
      <w:r w:rsidRPr="00EB14A6">
        <w:t>rbeid e</w:t>
      </w:r>
      <w:r>
        <w:t>e</w:t>
      </w:r>
      <w:r w:rsidRPr="00EB14A6">
        <w:t xml:space="preserve">n amendement in om het college nu de 1,6 miljoen nog niet te geven, maar eerst een beter plan te vragen. Voorzitter en dan het laatste en dan stop ik. Het CDA vindt de </w:t>
      </w:r>
      <w:r>
        <w:t>OZB</w:t>
      </w:r>
      <w:r w:rsidRPr="00EB14A6">
        <w:t xml:space="preserve"> verhoging die door het college wordt voorgesteld te hoog, zeker in het licht van de eerste positieve begroting</w:t>
      </w:r>
      <w:r>
        <w:t>s</w:t>
      </w:r>
      <w:r w:rsidRPr="00EB14A6">
        <w:t xml:space="preserve">wijziging. Veel mensen hebben moeite de rekeningen te betalen. Wij voelen ons verantwoordelijk de lastenstijging waar dat kan te beperken. Wij komen daarom met een amendement om deze </w:t>
      </w:r>
      <w:r>
        <w:t>OZB</w:t>
      </w:r>
      <w:r w:rsidRPr="00EB14A6">
        <w:t xml:space="preserve"> naar beneden bij te stellen. Wellicht dat </w:t>
      </w:r>
      <w:r>
        <w:t>De Lokale Partij</w:t>
      </w:r>
      <w:r w:rsidRPr="00EB14A6">
        <w:t xml:space="preserve"> die vroeg aan het college of dat kan</w:t>
      </w:r>
      <w:r>
        <w:t>,</w:t>
      </w:r>
      <w:r w:rsidRPr="00EB14A6">
        <w:t xml:space="preserve"> wellicht dat zij hun eigen visie daarin volgen en met ons meedoen. Voorzitter</w:t>
      </w:r>
      <w:r>
        <w:t xml:space="preserve"> t</w:t>
      </w:r>
      <w:r w:rsidRPr="00EB14A6">
        <w:t xml:space="preserve">ot nu toe hebben wij niet alleen weinig passie gezien bij het college, maar zeker ook bij een groot deel van onze gemeenteraad. Waar wil de </w:t>
      </w:r>
      <w:r>
        <w:t>r</w:t>
      </w:r>
      <w:r w:rsidRPr="00EB14A6">
        <w:t xml:space="preserve">aad voor vechten, waar is de hartstocht en ambitie voor de </w:t>
      </w:r>
      <w:r>
        <w:t>r</w:t>
      </w:r>
      <w:r w:rsidRPr="00EB14A6">
        <w:t>aad? We zien dan ook erg uit naar de moties en amendementen van andere partijen en hopen op een hartstochtelijke discussie in de tweede termijn. Dank</w:t>
      </w:r>
      <w:r>
        <w:t xml:space="preserve"> </w:t>
      </w:r>
      <w:r w:rsidRPr="00EB14A6">
        <w:t>u</w:t>
      </w:r>
      <w:r>
        <w:t xml:space="preserve"> </w:t>
      </w:r>
      <w:r w:rsidRPr="00EB14A6">
        <w:t>wel.</w:t>
      </w:r>
    </w:p>
    <w:p w14:paraId="4F07BD70" w14:textId="77777777" w:rsidR="007F368C" w:rsidRPr="00EB14A6" w:rsidRDefault="007F368C" w:rsidP="00777D15">
      <w:r w:rsidRPr="00A065A7">
        <w:rPr>
          <w:u w:val="single"/>
        </w:rPr>
        <w:t>De voorzitter</w:t>
      </w:r>
      <w:r w:rsidRPr="00EB14A6">
        <w:t xml:space="preserve">: </w:t>
      </w:r>
      <w:r>
        <w:t>M</w:t>
      </w:r>
      <w:r w:rsidRPr="00EB14A6">
        <w:t xml:space="preserve">evrouw </w:t>
      </w:r>
      <w:r>
        <w:t>Van Rijn</w:t>
      </w:r>
      <w:r w:rsidRPr="00EB14A6">
        <w:t xml:space="preserve">, dank u wel. Dan is het woord aan </w:t>
      </w:r>
      <w:r>
        <w:t>DorpsBelangen</w:t>
      </w:r>
      <w:r w:rsidRPr="00EB14A6">
        <w:t>.</w:t>
      </w:r>
      <w:r>
        <w:t xml:space="preserve"> Mevrouw IJsbranderij, gaat uw gang. Er wordt nog wat gewisseld. </w:t>
      </w:r>
    </w:p>
    <w:p w14:paraId="76FB63E0" w14:textId="51FD9166" w:rsidR="007F368C" w:rsidRPr="00EB14A6" w:rsidRDefault="007F368C" w:rsidP="00777D15">
      <w:r w:rsidRPr="00A065A7">
        <w:rPr>
          <w:u w:val="single"/>
        </w:rPr>
        <w:t>Mevrouw IJsbranderij</w:t>
      </w:r>
      <w:r w:rsidRPr="00EB14A6">
        <w:t>: Die aan</w:t>
      </w:r>
      <w:r>
        <w:t>,</w:t>
      </w:r>
      <w:r w:rsidRPr="00EB14A6">
        <w:t xml:space="preserve"> ja hoor ze is er klaar voor. Dank u wel.</w:t>
      </w:r>
      <w:r>
        <w:t xml:space="preserve"> </w:t>
      </w:r>
      <w:r w:rsidRPr="00EB14A6">
        <w:t>Wat is dat toch met de begroting en dit college</w:t>
      </w:r>
      <w:r>
        <w:t>.</w:t>
      </w:r>
      <w:r w:rsidRPr="00EB14A6">
        <w:t xml:space="preserve"> </w:t>
      </w:r>
      <w:r>
        <w:t>V</w:t>
      </w:r>
      <w:r w:rsidRPr="00EB14A6">
        <w:t xml:space="preserve">orig jaar was </w:t>
      </w:r>
      <w:r>
        <w:t>er</w:t>
      </w:r>
      <w:r w:rsidRPr="00EB14A6">
        <w:t xml:space="preserve"> bij de aanlevering van de begroting naar de </w:t>
      </w:r>
      <w:r>
        <w:t>raad o</w:t>
      </w:r>
      <w:r w:rsidRPr="00EB14A6">
        <w:t>nduidelijkheid en gedoe</w:t>
      </w:r>
      <w:r>
        <w:t>,</w:t>
      </w:r>
      <w:r w:rsidRPr="00EB14A6">
        <w:t xml:space="preserve"> er werd gezegd hij was er niet. Laten we</w:t>
      </w:r>
      <w:r>
        <w:t>er</w:t>
      </w:r>
      <w:r w:rsidRPr="00EB14A6">
        <w:t xml:space="preserve"> wel. Nee toch niet alleen een Excel de </w:t>
      </w:r>
      <w:r>
        <w:t>raad</w:t>
      </w:r>
      <w:r w:rsidRPr="00EB14A6">
        <w:t xml:space="preserve"> had nog steeds minder, had steeds minder tijd om zich voor te bereiden. Dit jaar was dat anders voorzien. Dit jaar werd er van tevoren vrijdag zes oktober aangegeven als verspreiding</w:t>
      </w:r>
      <w:r>
        <w:t>s</w:t>
      </w:r>
      <w:r w:rsidRPr="00EB14A6">
        <w:t xml:space="preserve">datum. De dag nadat de </w:t>
      </w:r>
      <w:r>
        <w:t>raad</w:t>
      </w:r>
      <w:r w:rsidRPr="00EB14A6">
        <w:t xml:space="preserve"> besluit een fusiepartner te gaan zoeken. Maar hij kwam niet</w:t>
      </w:r>
      <w:r>
        <w:t>. E</w:t>
      </w:r>
      <w:r w:rsidRPr="00EB14A6">
        <w:t xml:space="preserve">en </w:t>
      </w:r>
      <w:r>
        <w:t>error</w:t>
      </w:r>
      <w:r w:rsidRPr="00EB14A6">
        <w:t xml:space="preserve"> bij de drukker het kan allemaal gebeuren. Hoe vervelend ook maar wij werden als </w:t>
      </w:r>
      <w:r>
        <w:t>raad</w:t>
      </w:r>
      <w:r w:rsidRPr="00EB14A6">
        <w:t xml:space="preserve"> hiervan op de hoogte gesteld door middel van een </w:t>
      </w:r>
      <w:r>
        <w:t>RIB,</w:t>
      </w:r>
      <w:r w:rsidRPr="00EB14A6">
        <w:t xml:space="preserve"> een briefje in het </w:t>
      </w:r>
      <w:r>
        <w:t>raad</w:t>
      </w:r>
      <w:r w:rsidRPr="00EB14A6">
        <w:t>sinformatiesysteem</w:t>
      </w:r>
      <w:r>
        <w:t>.</w:t>
      </w:r>
      <w:r w:rsidRPr="00EB14A6">
        <w:t xml:space="preserve"> </w:t>
      </w:r>
      <w:r>
        <w:t>G</w:t>
      </w:r>
      <w:r w:rsidRPr="00EB14A6">
        <w:t xml:space="preserve">een contact, geen beantwoording van vragen, niemand bereikbaar. </w:t>
      </w:r>
      <w:r>
        <w:t>Terwijl je</w:t>
      </w:r>
      <w:r w:rsidRPr="00EB14A6">
        <w:t xml:space="preserve"> als college heel goed weet wat voor impact dat briefje gaat hebben</w:t>
      </w:r>
      <w:r>
        <w:t>,</w:t>
      </w:r>
      <w:r w:rsidRPr="00EB14A6">
        <w:t xml:space="preserve"> is dit bewust verstoppertje spelen geweest. Geen zin in</w:t>
      </w:r>
      <w:r>
        <w:t>,</w:t>
      </w:r>
      <w:r w:rsidRPr="00EB14A6">
        <w:t xml:space="preserve"> arrogantie. Met name de houding van het college en de non</w:t>
      </w:r>
      <w:r>
        <w:t>-</w:t>
      </w:r>
      <w:r w:rsidRPr="00EB14A6">
        <w:t xml:space="preserve">communicatie deed bij </w:t>
      </w:r>
      <w:r>
        <w:t>DorpsBelangen</w:t>
      </w:r>
      <w:r w:rsidRPr="00EB14A6">
        <w:t xml:space="preserve"> de stoom uit de oren komen. Vorig jaar presenteerde het college een begroting met een 2 miljoen euro </w:t>
      </w:r>
      <w:r w:rsidR="009019A2" w:rsidRPr="00EB14A6">
        <w:t>te kort</w:t>
      </w:r>
      <w:r>
        <w:t>,</w:t>
      </w:r>
      <w:r w:rsidRPr="00EB14A6">
        <w:t xml:space="preserve"> 3 miljoen aan investeringen, nieuw beleid, nieuwe projecten en een wensenlijstje dat onbegrijpelijk was. Niet de </w:t>
      </w:r>
      <w:r>
        <w:t>w</w:t>
      </w:r>
      <w:r w:rsidRPr="00EB14A6">
        <w:t>ensen op zich uiteraard want zo'n lijstje zeg maar li</w:t>
      </w:r>
      <w:r>
        <w:t>j</w:t>
      </w:r>
      <w:r w:rsidRPr="00EB14A6">
        <w:t xml:space="preserve">st heeft </w:t>
      </w:r>
      <w:r>
        <w:t>DorpsBelangen</w:t>
      </w:r>
      <w:r w:rsidRPr="00EB14A6">
        <w:t xml:space="preserve"> ook, maar de financiële consequenties ervan zouden op zijn minst voor de wethouder financiën een </w:t>
      </w:r>
      <w:r>
        <w:t>no go</w:t>
      </w:r>
      <w:r w:rsidRPr="00EB14A6">
        <w:t xml:space="preserve"> moeten zijn geweest. Vooral als je de begroting niet rond krijgt. Investeringen waren erin opgenomen die hoogstnoodzakelijk</w:t>
      </w:r>
      <w:r>
        <w:t xml:space="preserve"> w</w:t>
      </w:r>
      <w:r w:rsidRPr="00EB14A6">
        <w:t>erden geacht door het college</w:t>
      </w:r>
      <w:r>
        <w:t>.</w:t>
      </w:r>
      <w:r w:rsidRPr="00EB14A6">
        <w:t xml:space="preserve"> </w:t>
      </w:r>
      <w:r>
        <w:t>O</w:t>
      </w:r>
      <w:r w:rsidRPr="00EB14A6">
        <w:t>m enkele voorbeelden te noemen</w:t>
      </w:r>
      <w:r>
        <w:t xml:space="preserve"> s</w:t>
      </w:r>
      <w:r w:rsidRPr="00EB14A6">
        <w:t>tevige</w:t>
      </w:r>
      <w:r>
        <w:t>re</w:t>
      </w:r>
      <w:r w:rsidRPr="00EB14A6">
        <w:t xml:space="preserve"> aanpak van mijn ondermijning</w:t>
      </w:r>
      <w:r>
        <w:t>, ex</w:t>
      </w:r>
      <w:r w:rsidRPr="00EB14A6">
        <w:t>tra boa's en een peperdure website. Dan moet ik denkt omhoog kijken en dan kan ik het ook niet kwijtraken. Gevolg er kwam geen sluitende begroting op tijd en we zijn onder preventief toezicht gekomen van de provincie</w:t>
      </w:r>
      <w:r>
        <w:t>.</w:t>
      </w:r>
      <w:r w:rsidRPr="00EB14A6">
        <w:t xml:space="preserve"> </w:t>
      </w:r>
      <w:r>
        <w:t>A</w:t>
      </w:r>
      <w:r w:rsidRPr="00EB14A6">
        <w:t>chteraf bleken deze investeringen toch niet zo'n hoge prioriteit hebben, want we zien deze nu niet terugkomen. Maar waardoor er wel een begroting ontstaan is van 1 miljoen in de plus. Dan ben je geen knappe kop</w:t>
      </w:r>
      <w:r>
        <w:t>,</w:t>
      </w:r>
      <w:r w:rsidRPr="00EB14A6">
        <w:t xml:space="preserve"> maar wellicht bedacht handig</w:t>
      </w:r>
      <w:r>
        <w:t>.</w:t>
      </w:r>
      <w:r w:rsidRPr="00EB14A6">
        <w:t xml:space="preserve"> </w:t>
      </w:r>
      <w:r>
        <w:t>I</w:t>
      </w:r>
      <w:r w:rsidRPr="00EB14A6">
        <w:t xml:space="preserve">s het </w:t>
      </w:r>
      <w:r>
        <w:t xml:space="preserve">een te </w:t>
      </w:r>
      <w:r w:rsidRPr="00EB14A6">
        <w:t>gemakkelijke begr</w:t>
      </w:r>
      <w:r>
        <w:t>oting,</w:t>
      </w:r>
      <w:r w:rsidRPr="00EB14A6">
        <w:t xml:space="preserve"> is het een </w:t>
      </w:r>
      <w:r w:rsidRPr="00EB14A6">
        <w:lastRenderedPageBreak/>
        <w:t>gemakkelijke begroting</w:t>
      </w:r>
      <w:r>
        <w:t>.</w:t>
      </w:r>
      <w:r w:rsidRPr="00EB14A6">
        <w:t xml:space="preserve"> </w:t>
      </w:r>
      <w:r>
        <w:t>V</w:t>
      </w:r>
      <w:r w:rsidRPr="00EB14A6">
        <w:t>astgoed</w:t>
      </w:r>
      <w:r>
        <w:t xml:space="preserve"> </w:t>
      </w:r>
      <w:r w:rsidRPr="00EB14A6">
        <w:t>500.000</w:t>
      </w:r>
      <w:r>
        <w:t>,</w:t>
      </w:r>
      <w:r w:rsidRPr="00EB14A6">
        <w:t xml:space="preserve"> sociaal domein</w:t>
      </w:r>
      <w:r>
        <w:t xml:space="preserve"> </w:t>
      </w:r>
      <w:r w:rsidRPr="00EB14A6">
        <w:t>500.000</w:t>
      </w:r>
      <w:r>
        <w:t>,</w:t>
      </w:r>
      <w:r w:rsidRPr="00EB14A6">
        <w:t xml:space="preserve"> toeristenbelastin</w:t>
      </w:r>
      <w:r>
        <w:t>g</w:t>
      </w:r>
      <w:r w:rsidRPr="00EB14A6">
        <w:t xml:space="preserve"> 500.000</w:t>
      </w:r>
      <w:r>
        <w:t>,</w:t>
      </w:r>
      <w:r w:rsidRPr="00EB14A6">
        <w:t xml:space="preserve"> mooie ronde gelijke bedragen. Maar daarmee hebben we nu een begroting voorliggen die gebaseerd is op 1,5 miljoen</w:t>
      </w:r>
      <w:r>
        <w:t xml:space="preserve"> o</w:t>
      </w:r>
      <w:r w:rsidRPr="00EB14A6">
        <w:t>nzekerheid</w:t>
      </w:r>
      <w:r>
        <w:t>.</w:t>
      </w:r>
      <w:r w:rsidRPr="00EB14A6">
        <w:t xml:space="preserve"> </w:t>
      </w:r>
      <w:r>
        <w:t>I</w:t>
      </w:r>
      <w:r w:rsidRPr="00EB14A6">
        <w:t>s dit verantwoord? Slechts doorkijkjes naar het herstelplan zei portefeuillehouder financiën</w:t>
      </w:r>
      <w:r>
        <w:t>,</w:t>
      </w:r>
      <w:r w:rsidRPr="00EB14A6">
        <w:t xml:space="preserve"> dus krijgen we geen concrete aanpak met bijbehorende cijfer</w:t>
      </w:r>
      <w:r>
        <w:t>s</w:t>
      </w:r>
      <w:r w:rsidRPr="00EB14A6">
        <w:t xml:space="preserve"> maar gedroomde uitkomsten en opbrengsten. Voorzitter</w:t>
      </w:r>
      <w:r>
        <w:t xml:space="preserve"> m</w:t>
      </w:r>
      <w:r w:rsidRPr="00EB14A6">
        <w:t xml:space="preserve">et deze begroting wordt veel vertrouwen gevraagd van de </w:t>
      </w:r>
      <w:r>
        <w:t>raad.</w:t>
      </w:r>
      <w:r w:rsidRPr="00EB14A6">
        <w:t xml:space="preserve"> </w:t>
      </w:r>
      <w:r>
        <w:t>C</w:t>
      </w:r>
      <w:r w:rsidRPr="00EB14A6">
        <w:t>ommunicatie verdraai</w:t>
      </w:r>
      <w:r>
        <w:t>d,</w:t>
      </w:r>
      <w:r w:rsidRPr="00EB14A6">
        <w:t xml:space="preserve"> te laat</w:t>
      </w:r>
      <w:r>
        <w:t>,</w:t>
      </w:r>
      <w:r w:rsidRPr="00EB14A6">
        <w:t xml:space="preserve"> wollig eromheen of helemaal niets zeggen. Het college is er meesterlijk goed in. Ook vorige week weer tijdens de begrotingscommissie</w:t>
      </w:r>
      <w:r>
        <w:t>,</w:t>
      </w:r>
      <w:r w:rsidRPr="00EB14A6">
        <w:t xml:space="preserve"> de beantwoording van de </w:t>
      </w:r>
      <w:r>
        <w:t>raad</w:t>
      </w:r>
      <w:r w:rsidRPr="00EB14A6">
        <w:t>svragen heeft dikwijls meer weg van een lezing dan dat we concreet antwoorden krijgen. Dit moet anders het draagt niks bij aan uw geloofwaardigheid</w:t>
      </w:r>
      <w:r>
        <w:t xml:space="preserve"> c</w:t>
      </w:r>
      <w:r w:rsidRPr="00EB14A6">
        <w:t xml:space="preserve">ollege. We kunnen werkelijk niet zeggen of u goed uw werk doet. En wij als </w:t>
      </w:r>
      <w:r>
        <w:t>raad</w:t>
      </w:r>
      <w:r w:rsidRPr="00EB14A6">
        <w:t xml:space="preserve"> worden er gek van. Zo is het zwaar frustrerend en leidt niet tot de resultaten die we willen halen voor de inwoners</w:t>
      </w:r>
      <w:r>
        <w:t>.</w:t>
      </w:r>
      <w:r w:rsidRPr="00EB14A6">
        <w:t xml:space="preserve"> </w:t>
      </w:r>
      <w:r>
        <w:t>P</w:t>
      </w:r>
      <w:r w:rsidRPr="00EB14A6">
        <w:t>articipatie en communicatie</w:t>
      </w:r>
      <w:r>
        <w:t xml:space="preserve"> g</w:t>
      </w:r>
      <w:r w:rsidRPr="00EB14A6">
        <w:t xml:space="preserve">ing goed mis tijdens de zoektocht naar de bestuurlijke toekomst van Wijdemeren, zowel naar de inwoners als tussen </w:t>
      </w:r>
      <w:r>
        <w:t>raad</w:t>
      </w:r>
      <w:r w:rsidRPr="00EB14A6">
        <w:t>, college en organisatie. Ik geef nog vlug een paar voorbeelden</w:t>
      </w:r>
      <w:r>
        <w:t>,</w:t>
      </w:r>
      <w:r w:rsidRPr="00EB14A6">
        <w:t xml:space="preserve"> neem de communicatie vorig jaar naar bewoners aan de </w:t>
      </w:r>
      <w:r>
        <w:t>N</w:t>
      </w:r>
      <w:r w:rsidRPr="00EB14A6">
        <w:t>ieuw</w:t>
      </w:r>
      <w:r>
        <w:t>-</w:t>
      </w:r>
      <w:r w:rsidRPr="00EB14A6">
        <w:t>Loosdrechts</w:t>
      </w:r>
      <w:r>
        <w:t>e</w:t>
      </w:r>
      <w:r w:rsidRPr="00EB14A6">
        <w:t>dijk</w:t>
      </w:r>
      <w:r>
        <w:t>,</w:t>
      </w:r>
      <w:r w:rsidRPr="00EB14A6">
        <w:t xml:space="preserve"> ten einde </w:t>
      </w:r>
      <w:r>
        <w:t>raad</w:t>
      </w:r>
      <w:r w:rsidRPr="00EB14A6">
        <w:t xml:space="preserve"> of gisteren nog naar de recreatieondernemers die de portefeuillehoude</w:t>
      </w:r>
      <w:r>
        <w:t>r d</w:t>
      </w:r>
      <w:r w:rsidRPr="00EB14A6">
        <w:t>enk</w:t>
      </w:r>
      <w:r>
        <w:t>t</w:t>
      </w:r>
      <w:r w:rsidRPr="00EB14A6">
        <w:t xml:space="preserve"> pas uit te hoeven nodigen over een paar weken, dan snap je het dus niet. En laten we de manier van aanvliegen aangaande opvang vluchtelingen bij het N</w:t>
      </w:r>
      <w:r>
        <w:t>ERA</w:t>
      </w:r>
      <w:r w:rsidRPr="00EB14A6">
        <w:t xml:space="preserve"> gebouw niet vergeten</w:t>
      </w:r>
      <w:r>
        <w:t>,</w:t>
      </w:r>
      <w:r w:rsidRPr="00EB14A6">
        <w:t xml:space="preserve"> </w:t>
      </w:r>
      <w:r>
        <w:t xml:space="preserve">u </w:t>
      </w:r>
      <w:r w:rsidRPr="00EB14A6">
        <w:t>jaagt inwoners onnodig in de gordijnen</w:t>
      </w:r>
      <w:r>
        <w:t>.</w:t>
      </w:r>
      <w:r w:rsidRPr="00EB14A6">
        <w:t xml:space="preserve"> </w:t>
      </w:r>
      <w:r>
        <w:t>N</w:t>
      </w:r>
      <w:r w:rsidRPr="00EB14A6">
        <w:t>og eentje dan. Er moet 250 miljoen geïnvesteerd worden in 10 jaar in wegen en riool</w:t>
      </w:r>
      <w:r>
        <w:t>, na</w:t>
      </w:r>
      <w:r w:rsidRPr="00EB14A6">
        <w:t xml:space="preserve"> flink doorvragen kon het ook in 15 jaar ineens. Wat is er nou waar? Hoe hard zijn de gegevens en de cijfers moeten wij als </w:t>
      </w:r>
      <w:r>
        <w:t>raad</w:t>
      </w:r>
      <w:r w:rsidRPr="00EB14A6">
        <w:t xml:space="preserve"> ons dus continu afvragen. Het geeft geen vertrouwen</w:t>
      </w:r>
      <w:r>
        <w:t>,</w:t>
      </w:r>
      <w:r w:rsidRPr="00EB14A6">
        <w:t xml:space="preserve"> college vertrouwen verwerf je door de juiste houding en een soepele open eerlijke manier van communiceren</w:t>
      </w:r>
      <w:r>
        <w:t>.</w:t>
      </w:r>
      <w:r w:rsidRPr="00EB14A6">
        <w:t xml:space="preserve"> </w:t>
      </w:r>
      <w:r>
        <w:t>D</w:t>
      </w:r>
      <w:r w:rsidRPr="00EB14A6">
        <w:t xml:space="preserve">e </w:t>
      </w:r>
      <w:r>
        <w:t>raad,</w:t>
      </w:r>
      <w:r w:rsidRPr="00EB14A6">
        <w:t xml:space="preserve"> inwoners</w:t>
      </w:r>
      <w:r>
        <w:t>,</w:t>
      </w:r>
      <w:r w:rsidRPr="00EB14A6">
        <w:t xml:space="preserve"> ondernemers</w:t>
      </w:r>
      <w:r>
        <w:t xml:space="preserve"> </w:t>
      </w:r>
      <w:r w:rsidRPr="00EB14A6">
        <w:t>en samenwerkingspartners serieus nemen</w:t>
      </w:r>
      <w:r>
        <w:t>.</w:t>
      </w:r>
      <w:r w:rsidRPr="00EB14A6">
        <w:t xml:space="preserve"> </w:t>
      </w:r>
      <w:r>
        <w:t>G</w:t>
      </w:r>
      <w:r w:rsidRPr="00EB14A6">
        <w:t>raag willen wij vertrouwen kunnen hebben. College, wij hopen van harte dat u ons dit kunt geven. Vandaag nog</w:t>
      </w:r>
      <w:r>
        <w:t>.</w:t>
      </w:r>
      <w:r w:rsidRPr="00EB14A6">
        <w:t xml:space="preserve"> </w:t>
      </w:r>
      <w:r>
        <w:t>Pr</w:t>
      </w:r>
      <w:r w:rsidRPr="00EB14A6">
        <w:t>ojecten</w:t>
      </w:r>
      <w:r>
        <w:t xml:space="preserve"> a</w:t>
      </w:r>
      <w:r w:rsidRPr="00EB14A6">
        <w:t>ls we de project</w:t>
      </w:r>
      <w:r>
        <w:t xml:space="preserve">, </w:t>
      </w:r>
      <w:r w:rsidRPr="00EB14A6">
        <w:t xml:space="preserve">programma begroting vaststellen, stellen we ook het investeringsplan vast. Dat betekent dat het college kan overgaan tot uitvoering van de daarin in 2024 geplande projecten. Er zijn enkele projecten met veel impact die we graag voor besluitvorming in </w:t>
      </w:r>
      <w:r>
        <w:t xml:space="preserve">de </w:t>
      </w:r>
      <w:r w:rsidRPr="00EB14A6">
        <w:t>gemeente</w:t>
      </w:r>
      <w:r>
        <w:t>raad</w:t>
      </w:r>
      <w:r w:rsidRPr="00EB14A6">
        <w:t xml:space="preserve"> willen behandelen. Het betreft onder andere herinrichting </w:t>
      </w:r>
      <w:r>
        <w:t>Z</w:t>
      </w:r>
      <w:r w:rsidRPr="00EB14A6">
        <w:t>uide</w:t>
      </w:r>
      <w:r>
        <w:t>r</w:t>
      </w:r>
      <w:r w:rsidRPr="00EB14A6">
        <w:t>einde Noord</w:t>
      </w:r>
      <w:r>
        <w:t>,</w:t>
      </w:r>
      <w:r w:rsidRPr="00EB14A6">
        <w:t xml:space="preserve"> </w:t>
      </w:r>
      <w:r>
        <w:t>L</w:t>
      </w:r>
      <w:r w:rsidRPr="00EB14A6">
        <w:t xml:space="preserve">eeuwenlaan, herinrichting </w:t>
      </w:r>
      <w:r>
        <w:t>M</w:t>
      </w:r>
      <w:r w:rsidRPr="00EB14A6">
        <w:t xml:space="preserve">iddenweg en herinrichting </w:t>
      </w:r>
      <w:r>
        <w:t>R</w:t>
      </w:r>
      <w:r w:rsidRPr="00EB14A6">
        <w:t>andweg. Graag de toeze</w:t>
      </w:r>
      <w:r>
        <w:t>g</w:t>
      </w:r>
      <w:r w:rsidRPr="00EB14A6">
        <w:t>g</w:t>
      </w:r>
      <w:r>
        <w:t>ing</w:t>
      </w:r>
      <w:r w:rsidRPr="00EB14A6">
        <w:t xml:space="preserve"> van het college dat die projecten voor besluitvorming naar de </w:t>
      </w:r>
      <w:r>
        <w:t>raad</w:t>
      </w:r>
      <w:r w:rsidRPr="00EB14A6">
        <w:t xml:space="preserve"> komen. Overheid de toegerekend</w:t>
      </w:r>
      <w:r>
        <w:t>e</w:t>
      </w:r>
      <w:r w:rsidRPr="00EB14A6">
        <w:t xml:space="preserve"> overh</w:t>
      </w:r>
      <w:r>
        <w:t>ea</w:t>
      </w:r>
      <w:r w:rsidRPr="00EB14A6">
        <w:t>d</w:t>
      </w:r>
      <w:r>
        <w:t>s</w:t>
      </w:r>
      <w:r w:rsidRPr="00EB14A6">
        <w:t>kosten aan de afvalstoffenheffing en de rioolheffing roept vragen op</w:t>
      </w:r>
      <w:r>
        <w:t>.</w:t>
      </w:r>
      <w:r w:rsidRPr="00EB14A6">
        <w:t xml:space="preserve"> </w:t>
      </w:r>
      <w:r>
        <w:t>B</w:t>
      </w:r>
      <w:r w:rsidRPr="00EB14A6">
        <w:t>ij de berekening van de afvalstoffenheffing is een bedrag van 723 307 123 drie zeven 733 338.000 aan overh</w:t>
      </w:r>
      <w:r>
        <w:t>ea</w:t>
      </w:r>
      <w:r w:rsidRPr="00EB14A6">
        <w:t>d opgenomen. Vergelijking met vorige jaren leert dat er</w:t>
      </w:r>
      <w:r>
        <w:t xml:space="preserve"> </w:t>
      </w:r>
      <w:r w:rsidRPr="00EB14A6">
        <w:t>toe</w:t>
      </w:r>
      <w:r>
        <w:t>n</w:t>
      </w:r>
      <w:r w:rsidRPr="00EB14A6">
        <w:t xml:space="preserve"> geen overh</w:t>
      </w:r>
      <w:r>
        <w:t>eads</w:t>
      </w:r>
      <w:r w:rsidRPr="00EB14A6">
        <w:t>kosten zijn toegerekend, kan het college verklaren waarom dat voor 2024 wel is gedaan. Ook graag een verklaring waarom er zo'n hoog bedrag wordt toegerekend</w:t>
      </w:r>
      <w:r>
        <w:t>,</w:t>
      </w:r>
      <w:r w:rsidRPr="00EB14A6">
        <w:t xml:space="preserve"> dezelfde vraag hebben wij voor de toerekening van de overhe</w:t>
      </w:r>
      <w:r>
        <w:t>a</w:t>
      </w:r>
      <w:r w:rsidRPr="00EB14A6">
        <w:t xml:space="preserve">d van de </w:t>
      </w:r>
      <w:r>
        <w:t>riool</w:t>
      </w:r>
      <w:r w:rsidRPr="00EB14A6">
        <w:t>. Het zou fatsoenlijker zijn geweest dit gefaseerd te doen</w:t>
      </w:r>
      <w:r>
        <w:t>. N</w:t>
      </w:r>
      <w:r w:rsidRPr="00EB14A6">
        <w:t>et als bij de andere fractie</w:t>
      </w:r>
      <w:r>
        <w:t>s i</w:t>
      </w:r>
      <w:r w:rsidRPr="00EB14A6">
        <w:t>s ook bij ons dus grote verbazing over de hoogte van de overhe</w:t>
      </w:r>
      <w:r>
        <w:t>a</w:t>
      </w:r>
      <w:r w:rsidRPr="00EB14A6">
        <w:t>d bij deze twee heffingen in relatie tot de totale overhe</w:t>
      </w:r>
      <w:r>
        <w:t>a</w:t>
      </w:r>
      <w:r w:rsidRPr="00EB14A6">
        <w:t>d</w:t>
      </w:r>
      <w:r>
        <w:t xml:space="preserve"> v</w:t>
      </w:r>
      <w:r w:rsidRPr="00EB14A6">
        <w:t>an 9,2 miljoen</w:t>
      </w:r>
      <w:r>
        <w:t>.</w:t>
      </w:r>
      <w:r w:rsidRPr="00EB14A6">
        <w:t xml:space="preserve"> </w:t>
      </w:r>
      <w:r>
        <w:t>G</w:t>
      </w:r>
      <w:r w:rsidRPr="00EB14A6">
        <w:t>raag reactie toelichting van het college</w:t>
      </w:r>
      <w:r>
        <w:t>.</w:t>
      </w:r>
      <w:r w:rsidRPr="00EB14A6">
        <w:t xml:space="preserve"> Personeel</w:t>
      </w:r>
      <w:r>
        <w:t>, e</w:t>
      </w:r>
      <w:r w:rsidRPr="00EB14A6">
        <w:t xml:space="preserve">en concrete vraag blijft steeds maar hangen. Waarom hebben wij 200 FTE in vergelijking met een even grote gemeente die 150 heeft. Nou zal </w:t>
      </w:r>
      <w:r>
        <w:t>Wijdemeren</w:t>
      </w:r>
      <w:r w:rsidRPr="00EB14A6">
        <w:t xml:space="preserve"> best een uitdaging hebben door bijvoorbeeld de uitgestrektheid en de hoeveelheid en het hoeveelheid water. Maar daar zien we niet direct de inzet op terugkomen. Dit is een </w:t>
      </w:r>
      <w:r>
        <w:t>m</w:t>
      </w:r>
      <w:r w:rsidRPr="00EB14A6">
        <w:t>ega post. Daarom vraag aan het college leg het nog een keer uit. Niet wollig, maar concreet alstublieft. Wonen en bouwen Dorps</w:t>
      </w:r>
      <w:r>
        <w:t>B</w:t>
      </w:r>
      <w:r w:rsidRPr="00EB14A6">
        <w:t>elang</w:t>
      </w:r>
      <w:r>
        <w:t>en</w:t>
      </w:r>
      <w:r w:rsidRPr="00EB14A6">
        <w:t xml:space="preserve"> is groot voorstander van gepaste woningbouw en doorpakken. Dat zal geen verrassing zijn. Dat betekent overigens niet dat we al het groen willen vo</w:t>
      </w:r>
      <w:r>
        <w:t>l</w:t>
      </w:r>
      <w:r w:rsidRPr="00EB14A6">
        <w:t xml:space="preserve">bouwen, maar er zijn wel degelijk ook in Wijdemeren mogelijkheden. Op 17 oktober kwam </w:t>
      </w:r>
      <w:r>
        <w:t>Jelle</w:t>
      </w:r>
      <w:r w:rsidRPr="00EB14A6">
        <w:t xml:space="preserve"> Beemsterboer gedeputeerde wonen van Noord</w:t>
      </w:r>
      <w:r>
        <w:t>-</w:t>
      </w:r>
      <w:r w:rsidRPr="00EB14A6">
        <w:t>Holland naar buiten met een oproep aan gemeenten</w:t>
      </w:r>
      <w:r>
        <w:t>,</w:t>
      </w:r>
      <w:r w:rsidRPr="00EB14A6">
        <w:t xml:space="preserve"> coöperaties</w:t>
      </w:r>
      <w:r>
        <w:t>,</w:t>
      </w:r>
      <w:r w:rsidRPr="00EB14A6">
        <w:t xml:space="preserve"> bouwers om zich voor te bereiden op grotere vrijheid van bouwen in het landelijk gebied van Noord</w:t>
      </w:r>
      <w:r>
        <w:t>-</w:t>
      </w:r>
      <w:r w:rsidRPr="00EB14A6">
        <w:t>Holland</w:t>
      </w:r>
      <w:r>
        <w:t xml:space="preserve"> m</w:t>
      </w:r>
      <w:r w:rsidRPr="00EB14A6">
        <w:t xml:space="preserve">et ingang van </w:t>
      </w:r>
      <w:r>
        <w:t>1-1-</w:t>
      </w:r>
      <w:r w:rsidRPr="00EB14A6">
        <w:t>2025</w:t>
      </w:r>
      <w:r>
        <w:t>.</w:t>
      </w:r>
      <w:r w:rsidRPr="00EB14A6">
        <w:t xml:space="preserve"> </w:t>
      </w:r>
      <w:r>
        <w:t>B</w:t>
      </w:r>
      <w:r w:rsidRPr="00EB14A6">
        <w:t>ij twijfels op een plan straks kan doorgaan, kan er alvast contact opgenomen worden met de provincie, zodat er geen tijd verloren gaat bij het daadwerkelijk bouwen van woningen. Het gaat om projecten tot 50 woningen, passend bij de identiteit van de gemeenten en inspelen op de regionale woonbehoeften. Dat betekent ontgrendelen en opnieuw begrenzen van het BP</w:t>
      </w:r>
      <w:r>
        <w:t>L</w:t>
      </w:r>
      <w:r w:rsidRPr="00EB14A6">
        <w:t xml:space="preserve">. </w:t>
      </w:r>
      <w:r w:rsidRPr="00EB14A6">
        <w:lastRenderedPageBreak/>
        <w:t>Bijzonder provinciaal landschap. Tevens heeft hij de beschikking gekregen over een nieuw versnelling</w:t>
      </w:r>
      <w:r>
        <w:t>s</w:t>
      </w:r>
      <w:r w:rsidRPr="00EB14A6">
        <w:t>team</w:t>
      </w:r>
      <w:r>
        <w:t>,</w:t>
      </w:r>
      <w:r w:rsidRPr="00EB14A6">
        <w:t xml:space="preserve"> al ontving hij drie dagen geleden wel een gele kaart voor te vergaande beloftes aan een gemeente. Maar goed college ga eens praten en neem wat enthousiasme van hem over om te bouwen en te onderzoeken welke woonvormen en locaties rap gerealiseerd kunnen worden. We kijken uit naar de reactie van het college op de moties bouwen het kan en onderzoek permanente bewoning recreatieparken van CDA</w:t>
      </w:r>
      <w:r>
        <w:t>,</w:t>
      </w:r>
      <w:r w:rsidRPr="00EB14A6">
        <w:t xml:space="preserve"> ik geef dadelijk onze visie daarop </w:t>
      </w:r>
      <w:r>
        <w:t>en</w:t>
      </w:r>
      <w:r w:rsidRPr="00EB14A6">
        <w:t xml:space="preserve"> dienen de motie meer wonen mede in</w:t>
      </w:r>
      <w:r>
        <w:t>.</w:t>
      </w:r>
      <w:r w:rsidRPr="00EB14A6">
        <w:t xml:space="preserve"> </w:t>
      </w:r>
      <w:r>
        <w:t>P</w:t>
      </w:r>
      <w:r w:rsidRPr="00EB14A6">
        <w:t>rogramma economische zaken recreatie en toerisme</w:t>
      </w:r>
      <w:r>
        <w:t>,</w:t>
      </w:r>
      <w:r w:rsidRPr="00EB14A6">
        <w:t xml:space="preserve"> Wijdemeren heeft een groot aantal actieve ondernemers</w:t>
      </w:r>
      <w:r>
        <w:t xml:space="preserve"> </w:t>
      </w:r>
      <w:r w:rsidRPr="00EB14A6">
        <w:t>maar de gemeente gaat dikwijls slordig met hen om. Afspraken worden niet nagekomen</w:t>
      </w:r>
      <w:r>
        <w:t>,</w:t>
      </w:r>
      <w:r w:rsidRPr="00EB14A6">
        <w:t xml:space="preserve"> communicatie ontbreekt en de deelnemers van </w:t>
      </w:r>
      <w:r>
        <w:t>h</w:t>
      </w:r>
      <w:r w:rsidRPr="00EB14A6">
        <w:t>e</w:t>
      </w:r>
      <w:r>
        <w:t>t</w:t>
      </w:r>
      <w:r w:rsidRPr="00EB14A6">
        <w:t xml:space="preserve"> breed ondernemers overleg worden dikwijls in de</w:t>
      </w:r>
      <w:r>
        <w:t xml:space="preserve"> wacht</w:t>
      </w:r>
      <w:r w:rsidRPr="00EB14A6">
        <w:t xml:space="preserve"> gezet op reactie</w:t>
      </w:r>
      <w:r>
        <w:t>.</w:t>
      </w:r>
      <w:r w:rsidRPr="00EB14A6">
        <w:t xml:space="preserve"> </w:t>
      </w:r>
      <w:r>
        <w:t xml:space="preserve">Zeer </w:t>
      </w:r>
      <w:r w:rsidRPr="00EB14A6">
        <w:t>recent de negatieve ontwikkelingen rondom het convenant recreatie</w:t>
      </w:r>
      <w:r>
        <w:t>,</w:t>
      </w:r>
      <w:r w:rsidRPr="00EB14A6">
        <w:t xml:space="preserve"> toerisme</w:t>
      </w:r>
      <w:r>
        <w:t>,</w:t>
      </w:r>
      <w:r w:rsidRPr="00EB14A6">
        <w:t xml:space="preserve"> ondernemers dat anderhalf jaar geleden klaarlag en niets mee gedaan is</w:t>
      </w:r>
      <w:r>
        <w:t>.</w:t>
      </w:r>
      <w:r w:rsidRPr="00EB14A6">
        <w:t xml:space="preserve"> </w:t>
      </w:r>
      <w:r>
        <w:t>T</w:t>
      </w:r>
      <w:r w:rsidRPr="00EB14A6">
        <w:t>ot voor kort</w:t>
      </w:r>
      <w:r>
        <w:t xml:space="preserve"> i</w:t>
      </w:r>
      <w:r w:rsidRPr="00EB14A6">
        <w:t>neens was er haast</w:t>
      </w:r>
      <w:r>
        <w:t>.</w:t>
      </w:r>
      <w:r w:rsidRPr="00EB14A6">
        <w:t xml:space="preserve"> </w:t>
      </w:r>
      <w:r>
        <w:t>D</w:t>
      </w:r>
      <w:r w:rsidRPr="00EB14A6">
        <w:t>e portefeuille</w:t>
      </w:r>
      <w:r>
        <w:t>houder</w:t>
      </w:r>
      <w:r w:rsidRPr="00EB14A6">
        <w:t>, leek er een tweede agenda bij te houden</w:t>
      </w:r>
      <w:r>
        <w:t xml:space="preserve"> </w:t>
      </w:r>
      <w:r w:rsidRPr="00EB14A6">
        <w:t>gedoemd om onbegrip te creëren. Na de eenzijdig besloten verhoging van heffingen ging het mis. Echt mis. De sector is boos, zwaar teleurgesteld en ze voelen zich terecht</w:t>
      </w:r>
      <w:r>
        <w:t xml:space="preserve"> </w:t>
      </w:r>
      <w:r w:rsidRPr="00EB14A6">
        <w:t>vinden wij in de maling genomen. Voorzitter, u moet weten</w:t>
      </w:r>
      <w:r>
        <w:t xml:space="preserve"> w</w:t>
      </w:r>
      <w:r w:rsidRPr="00EB14A6">
        <w:t xml:space="preserve">ij hebben hier in </w:t>
      </w:r>
      <w:r>
        <w:t>Wijdemeren</w:t>
      </w:r>
      <w:r w:rsidRPr="00EB14A6">
        <w:t xml:space="preserve"> een uitzonderlijke situatie waarin de recreatieondernemers, de toerist</w:t>
      </w:r>
      <w:r>
        <w:t>en</w:t>
      </w:r>
      <w:r w:rsidRPr="00EB14A6">
        <w:t xml:space="preserve"> en </w:t>
      </w:r>
      <w:r>
        <w:t>forensen</w:t>
      </w:r>
      <w:r w:rsidRPr="00EB14A6">
        <w:t xml:space="preserve"> belasting voor ons i</w:t>
      </w:r>
      <w:r>
        <w:t>n</w:t>
      </w:r>
      <w:r w:rsidRPr="00EB14A6">
        <w:t>n</w:t>
      </w:r>
      <w:r>
        <w:t>en</w:t>
      </w:r>
      <w:r w:rsidRPr="00EB14A6">
        <w:t>. En hier zijn ze nu begrijpelijk helemaal klaar mee</w:t>
      </w:r>
      <w:r>
        <w:t>,</w:t>
      </w:r>
      <w:r w:rsidRPr="00EB14A6">
        <w:t xml:space="preserve"> de portefeuille</w:t>
      </w:r>
      <w:r>
        <w:t>…</w:t>
      </w:r>
      <w:r w:rsidRPr="00EB14A6">
        <w:t xml:space="preserve"> </w:t>
      </w:r>
      <w:r>
        <w:t>W</w:t>
      </w:r>
      <w:r w:rsidRPr="00EB14A6">
        <w:t>erk</w:t>
      </w:r>
      <w:r>
        <w:t>t</w:t>
      </w:r>
      <w:r w:rsidRPr="00EB14A6">
        <w:t xml:space="preserve"> lekker zo. De portefeuillehouder heeft een goede relatie uit </w:t>
      </w:r>
      <w:r>
        <w:t xml:space="preserve">haar </w:t>
      </w:r>
      <w:r w:rsidRPr="00EB14A6">
        <w:t>handen weg la</w:t>
      </w:r>
      <w:r>
        <w:t>ten glippen.</w:t>
      </w:r>
      <w:r w:rsidRPr="00EB14A6">
        <w:t xml:space="preserve"> </w:t>
      </w:r>
      <w:r>
        <w:t>W</w:t>
      </w:r>
      <w:r w:rsidRPr="00EB14A6">
        <w:t>ij adviseren maak morgen afspraak en niet over een paar weken. Dat heeft wederom een signaal afgegeven dat u het niet als prioriteit ziet en veroorzaakt meer woede en afstand. Dat wil niemand</w:t>
      </w:r>
      <w:r>
        <w:t>,</w:t>
      </w:r>
      <w:r w:rsidRPr="00EB14A6">
        <w:t xml:space="preserve"> u heeft dit veroorzaakt</w:t>
      </w:r>
      <w:r>
        <w:t>.</w:t>
      </w:r>
      <w:r w:rsidRPr="00EB14A6">
        <w:t xml:space="preserve"> Daarom vinden wij dat u het zelf moet herstellen. Door de tarieven zonder overleg met de sector op te nemen in de begroting heeft </w:t>
      </w:r>
      <w:r>
        <w:t xml:space="preserve">u </w:t>
      </w:r>
      <w:r w:rsidRPr="00EB14A6">
        <w:t xml:space="preserve">het probleem van de </w:t>
      </w:r>
      <w:r>
        <w:t>raad</w:t>
      </w:r>
      <w:r w:rsidRPr="00EB14A6">
        <w:t xml:space="preserve"> van gemaakt</w:t>
      </w:r>
      <w:r>
        <w:t xml:space="preserve"> e</w:t>
      </w:r>
      <w:r w:rsidRPr="00EB14A6">
        <w:t xml:space="preserve">n dat gaat </w:t>
      </w:r>
      <w:r>
        <w:t>DorpsBelangen</w:t>
      </w:r>
      <w:r w:rsidRPr="00EB14A6">
        <w:t xml:space="preserve"> echt te ver</w:t>
      </w:r>
      <w:r>
        <w:t>.</w:t>
      </w:r>
      <w:r w:rsidRPr="00EB14A6">
        <w:t xml:space="preserve"> </w:t>
      </w:r>
      <w:r>
        <w:t>Z</w:t>
      </w:r>
      <w:r w:rsidRPr="00EB14A6">
        <w:t>ie en hoor verder bij de ingediende motie</w:t>
      </w:r>
      <w:r>
        <w:t xml:space="preserve"> a</w:t>
      </w:r>
      <w:r w:rsidRPr="00EB14A6">
        <w:t>nders ga ik zo meteen buiten mijn fatsoen.</w:t>
      </w:r>
      <w:r w:rsidRPr="00A065A7">
        <w:t xml:space="preserve"> </w:t>
      </w:r>
      <w:r w:rsidRPr="00EB14A6">
        <w:t>Nou helemaal niet</w:t>
      </w:r>
      <w:r>
        <w:t>,</w:t>
      </w:r>
      <w:r w:rsidRPr="00EB14A6">
        <w:t xml:space="preserve"> maar ik ben </w:t>
      </w:r>
      <w:r>
        <w:t xml:space="preserve">het </w:t>
      </w:r>
      <w:r w:rsidRPr="00EB14A6">
        <w:t>hier helemaal niet mee eens. Dank u wel</w:t>
      </w:r>
      <w:r>
        <w:t>.</w:t>
      </w:r>
    </w:p>
    <w:p w14:paraId="51D792D9" w14:textId="77777777" w:rsidR="00382EE1" w:rsidRPr="00EB14A6" w:rsidRDefault="00382EE1" w:rsidP="00777D15">
      <w:r w:rsidRPr="009834C7">
        <w:rPr>
          <w:u w:val="single"/>
        </w:rPr>
        <w:t>De voorzitter</w:t>
      </w:r>
      <w:r w:rsidRPr="00EB14A6">
        <w:t xml:space="preserve">: </w:t>
      </w:r>
      <w:r>
        <w:t>D</w:t>
      </w:r>
      <w:r w:rsidRPr="00EB14A6">
        <w:t xml:space="preserve">ank u wel. Als vierde is aan het woord de fractie van </w:t>
      </w:r>
      <w:r>
        <w:t>P</w:t>
      </w:r>
      <w:r w:rsidRPr="00EB14A6">
        <w:t xml:space="preserve">artij van </w:t>
      </w:r>
      <w:r>
        <w:t>de A</w:t>
      </w:r>
      <w:r w:rsidRPr="00EB14A6">
        <w:t xml:space="preserve">rbeid </w:t>
      </w:r>
      <w:r>
        <w:t xml:space="preserve">PvdA-GroenLinks, </w:t>
      </w:r>
      <w:r w:rsidRPr="00EB14A6">
        <w:t xml:space="preserve">toch </w:t>
      </w:r>
      <w:r>
        <w:t>ja</w:t>
      </w:r>
      <w:r w:rsidRPr="00EB14A6">
        <w:t xml:space="preserve"> staat op mijn lijstje wel maar</w:t>
      </w:r>
      <w:r>
        <w:t>…</w:t>
      </w:r>
      <w:r w:rsidRPr="00EB14A6">
        <w:t xml:space="preserve"> </w:t>
      </w:r>
      <w:r>
        <w:t xml:space="preserve">U </w:t>
      </w:r>
      <w:r w:rsidRPr="00EB14A6">
        <w:t>onderschat u zelf</w:t>
      </w:r>
      <w:r>
        <w:t>,</w:t>
      </w:r>
      <w:r w:rsidRPr="00EB14A6">
        <w:t xml:space="preserve"> mevrouw </w:t>
      </w:r>
      <w:r>
        <w:t>Wind.</w:t>
      </w:r>
    </w:p>
    <w:p w14:paraId="56296779" w14:textId="2A1E8339" w:rsidR="00382EE1" w:rsidRDefault="00382EE1" w:rsidP="00777D15">
      <w:r w:rsidRPr="009834C7">
        <w:rPr>
          <w:u w:val="single"/>
        </w:rPr>
        <w:t>Mevrouw Wind</w:t>
      </w:r>
      <w:r w:rsidRPr="00EB14A6">
        <w:t xml:space="preserve">: </w:t>
      </w:r>
      <w:r>
        <w:t xml:space="preserve">Het </w:t>
      </w:r>
      <w:r w:rsidRPr="00EB14A6">
        <w:t>was een oefening. Dank u wel</w:t>
      </w:r>
      <w:r>
        <w:t xml:space="preserve"> v</w:t>
      </w:r>
      <w:r w:rsidRPr="00EB14A6">
        <w:t>oorzitter</w:t>
      </w:r>
      <w:r>
        <w:t>.</w:t>
      </w:r>
      <w:r w:rsidRPr="00EB14A6">
        <w:t xml:space="preserve"> </w:t>
      </w:r>
      <w:r>
        <w:t>V</w:t>
      </w:r>
      <w:r w:rsidRPr="00EB14A6">
        <w:t>oorzitter</w:t>
      </w:r>
      <w:r>
        <w:t>,</w:t>
      </w:r>
      <w:r w:rsidRPr="00EB14A6">
        <w:t xml:space="preserve"> inwoners</w:t>
      </w:r>
      <w:r>
        <w:t>,</w:t>
      </w:r>
      <w:r w:rsidRPr="00EB14A6">
        <w:t xml:space="preserve"> de heren van de pers</w:t>
      </w:r>
      <w:r>
        <w:t>,</w:t>
      </w:r>
      <w:r w:rsidRPr="00EB14A6">
        <w:t xml:space="preserve"> ambtenaren en alle luisteraars thuis een goedemiddag. Gelukkig is alles in het leven relatief en daarom kunnen wij ons vanmiddag storten</w:t>
      </w:r>
      <w:r>
        <w:t xml:space="preserve"> o</w:t>
      </w:r>
      <w:r w:rsidRPr="00EB14A6">
        <w:t>p de dag van de begrotingsbehandeling in Wijdemeren</w:t>
      </w:r>
      <w:r>
        <w:t>.</w:t>
      </w:r>
      <w:r w:rsidRPr="00EB14A6">
        <w:t xml:space="preserve"> </w:t>
      </w:r>
      <w:r>
        <w:t>E</w:t>
      </w:r>
      <w:r w:rsidRPr="00EB14A6">
        <w:t>n voor ons is dat vandaag een hele belangrijke dag, omdat met het vaststellen van de begroting keuze</w:t>
      </w:r>
      <w:r>
        <w:t>s</w:t>
      </w:r>
      <w:r w:rsidRPr="00EB14A6">
        <w:t xml:space="preserve"> worden gemaakt over wat we gaan doen. En wat het kost </w:t>
      </w:r>
      <w:r>
        <w:t xml:space="preserve">en </w:t>
      </w:r>
      <w:r w:rsidRPr="00EB14A6">
        <w:t>over wie het gaat betalen. Goed nieuws voorzitter</w:t>
      </w:r>
      <w:r>
        <w:t>,</w:t>
      </w:r>
      <w:r w:rsidRPr="00EB14A6">
        <w:t xml:space="preserve"> college</w:t>
      </w:r>
      <w:r>
        <w:t>,</w:t>
      </w:r>
      <w:r w:rsidRPr="00EB14A6">
        <w:t xml:space="preserve"> medewerkers en </w:t>
      </w:r>
      <w:r>
        <w:t>raad</w:t>
      </w:r>
      <w:r w:rsidRPr="00EB14A6">
        <w:t xml:space="preserve"> hebben hetzelfde doel</w:t>
      </w:r>
      <w:r>
        <w:t>.</w:t>
      </w:r>
      <w:r w:rsidRPr="00EB14A6">
        <w:t xml:space="preserve"> </w:t>
      </w:r>
      <w:r>
        <w:t>W</w:t>
      </w:r>
      <w:r w:rsidRPr="00EB14A6">
        <w:t>e willen een financieel gezonde gemeente</w:t>
      </w:r>
      <w:r>
        <w:t>,</w:t>
      </w:r>
      <w:r w:rsidRPr="00EB14A6">
        <w:t xml:space="preserve"> medewerkers die goed en prettig hun werk kunnen doen, inwoners die goed bediend worden tegen acceptabele kosten</w:t>
      </w:r>
      <w:r>
        <w:t xml:space="preserve"> e</w:t>
      </w:r>
      <w:r w:rsidRPr="00EB14A6">
        <w:t>n dat alles ook nog graag in een prettige sfeer. Mooie</w:t>
      </w:r>
      <w:r>
        <w:t>r</w:t>
      </w:r>
      <w:r w:rsidRPr="00EB14A6">
        <w:t xml:space="preserve"> wordt het niet. En dat tegen de achtergrond van de besluiten die we als </w:t>
      </w:r>
      <w:r>
        <w:t>raad</w:t>
      </w:r>
      <w:r w:rsidRPr="00EB14A6">
        <w:t xml:space="preserve"> genomen hebben over een fusie</w:t>
      </w:r>
      <w:r>
        <w:t>,</w:t>
      </w:r>
      <w:r w:rsidRPr="00EB14A6">
        <w:t xml:space="preserve"> een noodzakelijk besluit dat we omdat we al jaren aanlopen tegen een gebrek aan bestuurskracht en een ambtelijke organisatie die het niet waar kan maken. En dat ligt niet aan de inzet van onze mensen. In onze gemeente</w:t>
      </w:r>
      <w:r>
        <w:t xml:space="preserve"> v</w:t>
      </w:r>
      <w:r w:rsidRPr="00EB14A6">
        <w:t>oorzitter hebben we veel ervaring met het maken van sluitende begrotingen. Desnoods door gebruik te maken van de algemene reserve die daar niet voor bedoeld is. En dankzij het harde werk van velen is het nu ook weer gelukt een sluitende begroting voor te leggen. Aan het college om het nu ook politiek waar te maken. En voorzitter, daar wringt het. We hebben grote twijfels en we hopen dat het college ons vandaag alsnog</w:t>
      </w:r>
      <w:r>
        <w:t xml:space="preserve"> weet</w:t>
      </w:r>
      <w:r w:rsidRPr="00EB14A6">
        <w:t xml:space="preserve"> te overtuigen. Gisteravond laat ontvingen we plots nog een brief van het college. Nieuwe inzichten</w:t>
      </w:r>
      <w:r>
        <w:t>,</w:t>
      </w:r>
      <w:r w:rsidRPr="00EB14A6">
        <w:t xml:space="preserve"> nieuwe cijfers en een overschot vanwege niet uitgegeven geld voor medewerkers. Daar gaan we weer. Voorzitter</w:t>
      </w:r>
      <w:r>
        <w:t>, d</w:t>
      </w:r>
      <w:r w:rsidRPr="00EB14A6">
        <w:t xml:space="preserve">e brief bevatte ook en zo lazen wij dringende oproep helaas </w:t>
      </w:r>
      <w:r>
        <w:t xml:space="preserve">lazen wij </w:t>
      </w:r>
      <w:r w:rsidRPr="00EB14A6">
        <w:t>het zo</w:t>
      </w:r>
      <w:r>
        <w:t>,</w:t>
      </w:r>
      <w:r w:rsidRPr="00EB14A6">
        <w:t xml:space="preserve"> dringende oproep om vooral in te stemmen met de begroting en het college wees waarop dat</w:t>
      </w:r>
      <w:r>
        <w:t xml:space="preserve"> ze</w:t>
      </w:r>
      <w:r w:rsidRPr="00EB14A6">
        <w:t xml:space="preserve"> veel complimenten gekregen hadden voor het opstellen ervan van de provincie. Er valt ontzettend veel te zeggen</w:t>
      </w:r>
      <w:r>
        <w:t>.</w:t>
      </w:r>
      <w:r w:rsidRPr="00EB14A6">
        <w:t xml:space="preserve"> </w:t>
      </w:r>
      <w:r>
        <w:t>W</w:t>
      </w:r>
      <w:r w:rsidRPr="00EB14A6">
        <w:t>e focus</w:t>
      </w:r>
      <w:r>
        <w:t>sen</w:t>
      </w:r>
      <w:r w:rsidRPr="00EB14A6">
        <w:t xml:space="preserve"> op drie onderwerpen organisatiekosten, lokale lasten en het sociaal </w:t>
      </w:r>
      <w:r w:rsidRPr="00EB14A6">
        <w:lastRenderedPageBreak/>
        <w:t>domein. Wat opvalt is dat we met 200 FTE een zeer ruime formatie hebben ten opzichte van vergelijkbare gemeenten en daarbij een zeer forse overhe</w:t>
      </w:r>
      <w:r>
        <w:t>a</w:t>
      </w:r>
      <w:r w:rsidRPr="00EB14A6">
        <w:t>d</w:t>
      </w:r>
      <w:r>
        <w:t>.</w:t>
      </w:r>
      <w:r w:rsidRPr="00EB14A6">
        <w:t xml:space="preserve"> </w:t>
      </w:r>
      <w:r>
        <w:t>H</w:t>
      </w:r>
      <w:r w:rsidRPr="00EB14A6">
        <w:t>et college ha</w:t>
      </w:r>
      <w:r>
        <w:t>alt</w:t>
      </w:r>
      <w:r w:rsidRPr="00EB14A6">
        <w:t xml:space="preserve"> regelmatig het rapport van </w:t>
      </w:r>
      <w:r>
        <w:t>Necker en van Naem</w:t>
      </w:r>
      <w:r w:rsidRPr="00EB14A6">
        <w:t xml:space="preserve"> </w:t>
      </w:r>
      <w:r>
        <w:t>aan</w:t>
      </w:r>
      <w:r w:rsidRPr="00EB14A6">
        <w:t xml:space="preserve"> en dat inspireerde ook ons</w:t>
      </w:r>
      <w:r>
        <w:t>.</w:t>
      </w:r>
      <w:r w:rsidRPr="00EB14A6">
        <w:t xml:space="preserve"> Ook</w:t>
      </w:r>
      <w:r>
        <w:t xml:space="preserve"> w</w:t>
      </w:r>
      <w:r w:rsidRPr="00EB14A6">
        <w:t xml:space="preserve">ij hebben nog eens gekeken naar de gemeente die bij het nekken van naam onderzoek als referentie gemeente gekozen zijn op basis van vergelijkbaarheid. En daar ligt de formatie nog steeds rond de 155. En ja. Ook daar wordt ze nodig ingehuurd. Een </w:t>
      </w:r>
      <w:r>
        <w:t>inhuur budget</w:t>
      </w:r>
      <w:r w:rsidRPr="00EB14A6">
        <w:t xml:space="preserve"> van zo'n 10 procent en wij proberen met man en macht, maar vooral met heel veel geld de organisatie op orde te krijgen. De stand van zaken. 50 vacatures en aan het eind van </w:t>
      </w:r>
      <w:r>
        <w:t>20</w:t>
      </w:r>
      <w:r w:rsidRPr="00EB14A6">
        <w:t>22</w:t>
      </w:r>
      <w:r>
        <w:t>,</w:t>
      </w:r>
      <w:r w:rsidRPr="00EB14A6">
        <w:t xml:space="preserve"> 1,2 miljoen over als gevolg van niet uitgegeven personele middelen. En waarschijnlijk zien we eind 2023 weer hetzelfde beeld</w:t>
      </w:r>
      <w:r>
        <w:t>.</w:t>
      </w:r>
      <w:r w:rsidRPr="00EB14A6">
        <w:t xml:space="preserve"> </w:t>
      </w:r>
      <w:r>
        <w:t>S</w:t>
      </w:r>
      <w:r w:rsidRPr="00EB14A6">
        <w:t>tond in mijn tekst</w:t>
      </w:r>
      <w:r>
        <w:t xml:space="preserve">, </w:t>
      </w:r>
      <w:r w:rsidRPr="00EB14A6">
        <w:t>het woord waarschijnlijk kan sinds de brief van gisteravond ui</w:t>
      </w:r>
      <w:r>
        <w:t>t, w</w:t>
      </w:r>
      <w:r w:rsidRPr="00EB14A6">
        <w:t>e zien hetzelfde beeld</w:t>
      </w:r>
      <w:r>
        <w:t>.</w:t>
      </w:r>
      <w:r w:rsidRPr="00EB14A6">
        <w:t xml:space="preserve"> </w:t>
      </w:r>
      <w:r>
        <w:t>E</w:t>
      </w:r>
      <w:r w:rsidRPr="00EB14A6">
        <w:t xml:space="preserve">n voorzitter dat is niet goed. We denken dat veel intensiever en zichtbaarder werven, echt mogelijk en noodzakelijk is. </w:t>
      </w:r>
      <w:r>
        <w:t>Er</w:t>
      </w:r>
      <w:r w:rsidRPr="00EB14A6">
        <w:t xml:space="preserve"> blijft telkens weer veel geld over</w:t>
      </w:r>
      <w:r>
        <w:t xml:space="preserve"> v</w:t>
      </w:r>
      <w:r w:rsidRPr="00EB14A6">
        <w:t>an het beschikbare formatie budget en ook van het opleidings</w:t>
      </w:r>
      <w:r>
        <w:t>budget</w:t>
      </w:r>
      <w:r w:rsidRPr="00EB14A6">
        <w:t xml:space="preserve">. </w:t>
      </w:r>
      <w:r>
        <w:t>De gemeentelijke v</w:t>
      </w:r>
      <w:r w:rsidRPr="00EB14A6">
        <w:t xml:space="preserve">acaturesite geeft al sinds het begin van deze </w:t>
      </w:r>
      <w:r>
        <w:t>raad</w:t>
      </w:r>
      <w:r w:rsidRPr="00EB14A6">
        <w:t>speriode gemiddeld slechts zo'n drie vacatures aan</w:t>
      </w:r>
      <w:r>
        <w:t>,</w:t>
      </w:r>
      <w:r w:rsidRPr="00EB14A6">
        <w:t xml:space="preserve"> meer niet. Kennisbehoud is een groot probleem en we ervaren het zelf</w:t>
      </w:r>
      <w:r>
        <w:t>.</w:t>
      </w:r>
      <w:r w:rsidRPr="00EB14A6">
        <w:t xml:space="preserve"> </w:t>
      </w:r>
      <w:r>
        <w:t>D</w:t>
      </w:r>
      <w:r w:rsidRPr="00EB14A6">
        <w:t>e accountant wordt het niet moe ons erop te wijzen</w:t>
      </w:r>
      <w:r>
        <w:t>,</w:t>
      </w:r>
      <w:r w:rsidRPr="00EB14A6">
        <w:t xml:space="preserve"> de opstelle</w:t>
      </w:r>
      <w:r>
        <w:t>r</w:t>
      </w:r>
      <w:r w:rsidRPr="00EB14A6">
        <w:t xml:space="preserve"> van de van de beheerplannen constateerde </w:t>
      </w:r>
      <w:r>
        <w:t xml:space="preserve">het, </w:t>
      </w:r>
      <w:r w:rsidRPr="00EB14A6">
        <w:t xml:space="preserve">en college en </w:t>
      </w:r>
      <w:r>
        <w:t>raad</w:t>
      </w:r>
      <w:r w:rsidRPr="00EB14A6">
        <w:t xml:space="preserve"> zijn het er roerend over eens. Externe medewerkers helpen ons onder dankzegging de winter door. Maar echt de versterking van de organisatie moet komen van eigen medewerkers die met ons meegaan naar de fusiepartner</w:t>
      </w:r>
      <w:r>
        <w:t>,</w:t>
      </w:r>
      <w:r w:rsidRPr="00EB14A6">
        <w:t xml:space="preserve"> zodat kennis van en binding met Wijdemeren geborgd is en zeker ook op beleidsniveau</w:t>
      </w:r>
      <w:r>
        <w:t>.</w:t>
      </w:r>
      <w:r w:rsidRPr="00EB14A6">
        <w:t xml:space="preserve"> </w:t>
      </w:r>
      <w:r>
        <w:t>V</w:t>
      </w:r>
      <w:r w:rsidRPr="00EB14A6">
        <w:t>oorzitter</w:t>
      </w:r>
      <w:r>
        <w:t xml:space="preserve"> o</w:t>
      </w:r>
      <w:r w:rsidRPr="00EB14A6">
        <w:t>ok dit is door de provincie benadrukt</w:t>
      </w:r>
      <w:r>
        <w:t>, h</w:t>
      </w:r>
      <w:r w:rsidRPr="00EB14A6">
        <w:t xml:space="preserve">ierop hebben we geen actie gezien van het college. In fusiegesprekken zal het hebben van ervaren medewerkers een sterke troef zijn. Topprioriteit voorzitter </w:t>
      </w:r>
      <w:r>
        <w:t>focu</w:t>
      </w:r>
      <w:r w:rsidRPr="00EB14A6">
        <w:t>s daarop</w:t>
      </w:r>
      <w:r>
        <w:t>.</w:t>
      </w:r>
      <w:r w:rsidRPr="00EB14A6">
        <w:t xml:space="preserve"> </w:t>
      </w:r>
      <w:r>
        <w:t>E</w:t>
      </w:r>
      <w:r w:rsidRPr="00EB14A6">
        <w:t>n w</w:t>
      </w:r>
      <w:r>
        <w:t>at</w:t>
      </w:r>
      <w:r w:rsidRPr="00EB14A6">
        <w:t xml:space="preserve"> doen</w:t>
      </w:r>
      <w:r>
        <w:t xml:space="preserve"> we</w:t>
      </w:r>
      <w:r w:rsidRPr="00EB14A6">
        <w:t xml:space="preserve"> onszelf aan, wat doen we onze medewerkers aan en wat doen we onze inwoners aan</w:t>
      </w:r>
      <w:r>
        <w:t>.</w:t>
      </w:r>
      <w:r w:rsidRPr="00EB14A6">
        <w:t xml:space="preserve"> </w:t>
      </w:r>
      <w:r>
        <w:t>H</w:t>
      </w:r>
      <w:r w:rsidRPr="00EB14A6">
        <w:t>et antwoord op de laatste vraag dat heb ik in ieder geval een forse lastenverzwaring. Onze conclusie is dat onze ambitie groter is dan ons kunnen en dat we ons dit niveau moeten bijstellen en ons niet koesteren in plannen, maar in resultaten. Op basis van voorgaande hebben we ook het organisatieplan beoordeeld papier is geduldig, maar er is nog meer F</w:t>
      </w:r>
      <w:r>
        <w:t>TE</w:t>
      </w:r>
      <w:r w:rsidRPr="00EB14A6">
        <w:t xml:space="preserve"> en geld nodig. En is dat nou de oplossing</w:t>
      </w:r>
      <w:r>
        <w:t>,</w:t>
      </w:r>
      <w:r w:rsidRPr="00EB14A6">
        <w:t xml:space="preserve"> draagt dat nou bij aan kennisbehoud? We kunnen niet alles wat we willen en we kunnen zeker niet alles betalen wat we willen. Onze overhe</w:t>
      </w:r>
      <w:r>
        <w:t>a</w:t>
      </w:r>
      <w:r w:rsidRPr="00EB14A6">
        <w:t xml:space="preserve">d is buiten proportie en ik wijs nog maar eens op eerdere rapporten als die van </w:t>
      </w:r>
      <w:r>
        <w:t>Necker en van Naem</w:t>
      </w:r>
      <w:r w:rsidRPr="00EB14A6">
        <w:t xml:space="preserve"> en op het door de Rekenkamer commissie opgestelde rapport. En om die reden zouden we willen dat u nog met een</w:t>
      </w:r>
      <w:r>
        <w:t>…</w:t>
      </w:r>
      <w:r w:rsidRPr="00EB14A6">
        <w:t xml:space="preserve"> </w:t>
      </w:r>
      <w:r>
        <w:t>D</w:t>
      </w:r>
      <w:r w:rsidRPr="00EB14A6">
        <w:t>at u nog eens met een stofkam door het organisatieplan gaat en zich nog eens be</w:t>
      </w:r>
      <w:r>
        <w:t>raad</w:t>
      </w:r>
      <w:r w:rsidRPr="00EB14A6">
        <w:t>t op bijvoorbeeld de onontbeerlijkheid</w:t>
      </w:r>
      <w:r>
        <w:t xml:space="preserve"> ONO</w:t>
      </w:r>
      <w:r w:rsidRPr="00EB14A6">
        <w:t xml:space="preserve"> van een ecoloog en een onderzoek naar betaald parkeren om wat te noemen. We stellen voor om de 1,6 miljoen te reserveren en een college te zoeken met een bijgesteld en sober</w:t>
      </w:r>
      <w:r>
        <w:t>der</w:t>
      </w:r>
      <w:r w:rsidRPr="00EB14A6">
        <w:t xml:space="preserve"> plan</w:t>
      </w:r>
      <w:r>
        <w:t xml:space="preserve"> </w:t>
      </w:r>
      <w:r w:rsidRPr="00EB14A6">
        <w:t>t</w:t>
      </w:r>
      <w:r>
        <w:t>e</w:t>
      </w:r>
      <w:r w:rsidRPr="00EB14A6">
        <w:t xml:space="preserve"> komen. En daartoe hebben we een amendement opgesteld. En ik ga </w:t>
      </w:r>
      <w:r>
        <w:t xml:space="preserve">het </w:t>
      </w:r>
      <w:r w:rsidRPr="00EB14A6">
        <w:t xml:space="preserve">dictum voorlezen en we hebben </w:t>
      </w:r>
      <w:r>
        <w:t xml:space="preserve">het </w:t>
      </w:r>
      <w:r w:rsidRPr="00EB14A6">
        <w:t xml:space="preserve">dictum lekker kort gehouden. </w:t>
      </w:r>
      <w:r>
        <w:t>U b</w:t>
      </w:r>
      <w:r w:rsidRPr="00EB14A6">
        <w:t>egrijpt wel waarom</w:t>
      </w:r>
      <w:r>
        <w:t>.</w:t>
      </w:r>
      <w:r w:rsidRPr="00EB14A6">
        <w:t xml:space="preserve"> </w:t>
      </w:r>
      <w:r>
        <w:t>I</w:t>
      </w:r>
      <w:r w:rsidRPr="00EB14A6">
        <w:t>n afwijking op het voorstel van de begroting het bedrag van 1,6 miljoen voor investeringen in de organisatie nu niet vrij te geven</w:t>
      </w:r>
      <w:r>
        <w:t>,</w:t>
      </w:r>
      <w:r w:rsidRPr="00EB14A6">
        <w:t xml:space="preserve"> m</w:t>
      </w:r>
      <w:r>
        <w:t>aar</w:t>
      </w:r>
      <w:r w:rsidRPr="00EB14A6">
        <w:t xml:space="preserve"> te reserveren in afwachting van een goed onderbouwd plan</w:t>
      </w:r>
      <w:r>
        <w:t>.</w:t>
      </w:r>
      <w:r w:rsidRPr="00EB14A6">
        <w:t xml:space="preserve"> </w:t>
      </w:r>
      <w:r>
        <w:t>D</w:t>
      </w:r>
      <w:r w:rsidRPr="00EB14A6">
        <w:t xml:space="preserve">an de lokale lasten de afdracht van de gemeente aan de </w:t>
      </w:r>
      <w:r>
        <w:t>GRD</w:t>
      </w:r>
      <w:r w:rsidRPr="00EB14A6">
        <w:t xml:space="preserve"> stijgt met een ton ten opzichte van 2023. De opbrengst voor gemeenten stijgt met 1,1 miljoen dus een ton naar de</w:t>
      </w:r>
      <w:r>
        <w:t xml:space="preserve"> GRD</w:t>
      </w:r>
      <w:r w:rsidRPr="00EB14A6">
        <w:t xml:space="preserve"> 1,1 miljoen meer voor de gemeente. Hoe komt dat? Zeven ton doorberekening overhe</w:t>
      </w:r>
      <w:r>
        <w:t>a</w:t>
      </w:r>
      <w:r w:rsidRPr="00EB14A6">
        <w:t>d aan onze inwoners</w:t>
      </w:r>
      <w:r>
        <w:t>.</w:t>
      </w:r>
      <w:r w:rsidRPr="00EB14A6">
        <w:t xml:space="preserve"> </w:t>
      </w:r>
      <w:r>
        <w:t>R</w:t>
      </w:r>
      <w:r w:rsidRPr="00EB14A6">
        <w:t>ioolheffing soortgelijk verhaal kosten van apparaten overheid stijgen met 1 miljoen en gezamenlijk is dat een bedrag van 1,7 miljoen dat doorbelast wordt aan onze inwoners</w:t>
      </w:r>
      <w:r>
        <w:t>.</w:t>
      </w:r>
      <w:r w:rsidRPr="00EB14A6">
        <w:t xml:space="preserve"> </w:t>
      </w:r>
      <w:r>
        <w:t>C</w:t>
      </w:r>
      <w:r w:rsidRPr="00EB14A6">
        <w:t>ollege</w:t>
      </w:r>
      <w:r>
        <w:t xml:space="preserve"> i</w:t>
      </w:r>
      <w:r w:rsidRPr="00EB14A6">
        <w:t>k had het h</w:t>
      </w:r>
      <w:r>
        <w:t>ier in de raad er</w:t>
      </w:r>
      <w:r w:rsidRPr="00EB14A6">
        <w:t xml:space="preserve"> niet meer over willen hebben</w:t>
      </w:r>
      <w:r>
        <w:t>,</w:t>
      </w:r>
      <w:r w:rsidRPr="00EB14A6">
        <w:t xml:space="preserve"> maar ondanks de inspanningen van de heer Nienhuis en mijn zeer gerespecteerde dat vindt het</w:t>
      </w:r>
      <w:r>
        <w:t>…</w:t>
      </w:r>
      <w:r w:rsidR="00777D15">
        <w:t xml:space="preserve"> </w:t>
      </w:r>
      <w:r>
        <w:t>W</w:t>
      </w:r>
      <w:r w:rsidRPr="00EB14A6">
        <w:t xml:space="preserve">eet ik gelukkig collega Lachman heb ik de vraag toch nog niet beantwoord gekregen en daarom ga ik </w:t>
      </w:r>
      <w:r>
        <w:t xml:space="preserve">er </w:t>
      </w:r>
      <w:r w:rsidRPr="00EB14A6">
        <w:t xml:space="preserve">nu aandacht aan besteden. Gezamenlijk zei ik een bedrag van 1,7 miljoen dat doorbelast wordt aan onze inwoners en deze forse beleidswijziging moeten we uit kunnen leggen. De VNG zegt in de </w:t>
      </w:r>
      <w:r>
        <w:t>raad</w:t>
      </w:r>
      <w:r w:rsidRPr="00EB14A6">
        <w:t>gever gemeentelijke belastingen dat de gemeente</w:t>
      </w:r>
      <w:r>
        <w:t>raad</w:t>
      </w:r>
      <w:r w:rsidRPr="00EB14A6">
        <w:t xml:space="preserve"> hier welbewuste afwegingen maakt, zodat ze aan de belastingbetale</w:t>
      </w:r>
      <w:r>
        <w:t>r</w:t>
      </w:r>
      <w:r w:rsidRPr="00EB14A6">
        <w:t xml:space="preserve"> kan uitleggen wat er met het geld gebeurt. E</w:t>
      </w:r>
      <w:r>
        <w:t>r</w:t>
      </w:r>
      <w:r w:rsidRPr="00EB14A6">
        <w:t xml:space="preserve"> moet een relatie zijn met de aard van de heffing en de door te berekenen overhe</w:t>
      </w:r>
      <w:r>
        <w:t>a</w:t>
      </w:r>
      <w:r w:rsidRPr="00EB14A6">
        <w:t>d. Zo leren we uit de wetsgeschiedenis en daarom zijn de vragen die we gesteld hebben zo relevant</w:t>
      </w:r>
      <w:r>
        <w:t>. D</w:t>
      </w:r>
      <w:r w:rsidRPr="00EB14A6">
        <w:t xml:space="preserve">e vragen naar de opbouw van en inzicht in het tarief. Het lijkt erop dat een </w:t>
      </w:r>
      <w:r w:rsidRPr="00EB14A6">
        <w:lastRenderedPageBreak/>
        <w:t>percentage van alle overhe</w:t>
      </w:r>
      <w:r>
        <w:t>ad</w:t>
      </w:r>
      <w:r w:rsidRPr="00EB14A6">
        <w:t xml:space="preserve"> is doorbelast naar lokale heffingen en dus naar de inwoners</w:t>
      </w:r>
      <w:r>
        <w:t>.</w:t>
      </w:r>
      <w:r w:rsidRPr="00EB14A6">
        <w:t xml:space="preserve"> </w:t>
      </w:r>
      <w:r>
        <w:t>E</w:t>
      </w:r>
      <w:r w:rsidRPr="00EB14A6">
        <w:t>n het antwoord van het college tot nu toe is dat alles klopt met interne en externe regelgeving en met het financiële kader uit oktober 2019</w:t>
      </w:r>
      <w:r>
        <w:t>.</w:t>
      </w:r>
      <w:r w:rsidRPr="00EB14A6">
        <w:t xml:space="preserve"> </w:t>
      </w:r>
      <w:r>
        <w:t>D</w:t>
      </w:r>
      <w:r w:rsidRPr="00EB14A6">
        <w:t>it antwoord is niet overtuigend en het verklaart ook niet de enorme verschillen met andere gemeenten. Graag een reactie van het college</w:t>
      </w:r>
      <w:r>
        <w:t>.</w:t>
      </w:r>
      <w:r w:rsidRPr="00EB14A6">
        <w:t xml:space="preserve"> </w:t>
      </w:r>
      <w:r>
        <w:t>W</w:t>
      </w:r>
      <w:r w:rsidRPr="00EB14A6">
        <w:t xml:space="preserve">at betreft de </w:t>
      </w:r>
      <w:r>
        <w:t>OZB</w:t>
      </w:r>
      <w:r w:rsidRPr="00EB14A6">
        <w:t xml:space="preserve"> verwijs ik naar het mede door ons ingediende amendement, al toegelicht door mevrouw van Rijn. Het voorstel van het college gaan we richting een nog hogere notering in de </w:t>
      </w:r>
      <w:r w:rsidRPr="009834C7">
        <w:rPr>
          <w:highlight w:val="yellow"/>
        </w:rPr>
        <w:t>koeulo</w:t>
      </w:r>
      <w:r w:rsidRPr="00EB14A6">
        <w:t xml:space="preserve"> lijst. En we denken niet dat dat helpt. We hebben de provincie gehoord, we willen ook een aantrekkelijke fusiepartner zijn. En we denken dat een nog hogere notering niet helpt. Je zet inkomsten in de meerjarenbegroting die bij de integratie van regelingen bij de fusie niet gerealiseerd worden, omdat we zo ver boven de buurgemeenten zitten. Het woord vertrouwen valt vaak</w:t>
      </w:r>
      <w:r>
        <w:t>,</w:t>
      </w:r>
      <w:r w:rsidRPr="00EB14A6">
        <w:t xml:space="preserve"> ook wij hechten erg aan vertrouwen. Het allerbelangrijkste voor ons is dat onze inwoners ons kunnen vertrouwen en ervan op aankunnen dat we op basis van kennis en inhoud besluiten nemen en het aan hen kunnen uitleggen.</w:t>
      </w:r>
      <w:r>
        <w:t xml:space="preserve"> S</w:t>
      </w:r>
      <w:r w:rsidRPr="00EB14A6">
        <w:t>ociaal domein.</w:t>
      </w:r>
      <w:r>
        <w:t xml:space="preserve"> D</w:t>
      </w:r>
      <w:r w:rsidRPr="00EB14A6">
        <w:t xml:space="preserve">e wethouder heeft mondeling meerdere keren laten weten dat hij wel zo'n </w:t>
      </w:r>
      <w:r>
        <w:t>achttien</w:t>
      </w:r>
      <w:r w:rsidRPr="00EB14A6">
        <w:t xml:space="preserve"> maatregel</w:t>
      </w:r>
      <w:r>
        <w:t>en</w:t>
      </w:r>
      <w:r w:rsidRPr="00EB14A6">
        <w:t xml:space="preserve"> heeft die hij zou willen doorvoeren, maar hij heeft ze niet gedeeld. Je zou zeggen de commissie sociale zaken zal druk geagendeerd zijn. Voorzitter tegendeel is waar</w:t>
      </w:r>
      <w:r>
        <w:t>. Er</w:t>
      </w:r>
      <w:r w:rsidRPr="00EB14A6">
        <w:t xml:space="preserve"> heeft nog geen één commissie sociale zaken plaatsgevonden en dat vinden wij een ernstige zaak. Ik ga nog één ding zeggen</w:t>
      </w:r>
      <w:r>
        <w:t>,</w:t>
      </w:r>
      <w:r w:rsidRPr="00EB14A6">
        <w:t xml:space="preserve"> ja ik ga afronden. Dat doe ik heel snel. Het vaststellen van de begroting is een zaak van de </w:t>
      </w:r>
      <w:r>
        <w:t>raad</w:t>
      </w:r>
      <w:r w:rsidRPr="00EB14A6">
        <w:t xml:space="preserve"> en het al dan niet handhaven van het toezicht is een zaak van de provincie en we willen graag van het toezicht af. Net als iedereen. Maar daarvoor is meer nodig dan een verhaal dat op papier sluitend is. Wij beoordelen voorgelegde plannen op basis van vertrouwen in uitvoerbaarheid en haalbaarheid. En voorzitter als dat zou leiden tot verlenging van het toezicht, dan is dat een gegeven. De provincie is niet onze vijand en voorzitter ook de </w:t>
      </w:r>
      <w:r>
        <w:t>raad</w:t>
      </w:r>
      <w:r w:rsidRPr="00EB14A6">
        <w:t xml:space="preserve"> </w:t>
      </w:r>
      <w:r>
        <w:t xml:space="preserve">heeft </w:t>
      </w:r>
      <w:r w:rsidRPr="00EB14A6">
        <w:t>veel complimenten ontvangen. En het zenden van een waarnemend burgemeester</w:t>
      </w:r>
      <w:r>
        <w:t>…</w:t>
      </w:r>
      <w:r w:rsidRPr="00EB14A6">
        <w:t xml:space="preserve"> Die zin laat u me echt afmaken</w:t>
      </w:r>
      <w:r>
        <w:t>.</w:t>
      </w:r>
      <w:r w:rsidRPr="00EB14A6">
        <w:t xml:space="preserve"> Het zenden van een waarnemend burgemeester naar Wijdemeren</w:t>
      </w:r>
      <w:r>
        <w:t xml:space="preserve"> i</w:t>
      </w:r>
      <w:r w:rsidRPr="00EB14A6">
        <w:t>n uw persoon is weliswaar geen compliment</w:t>
      </w:r>
      <w:r>
        <w:t>,</w:t>
      </w:r>
      <w:r w:rsidRPr="00EB14A6">
        <w:t xml:space="preserve"> maar we zien het wel als een cadeau</w:t>
      </w:r>
      <w:r>
        <w:t>.</w:t>
      </w:r>
      <w:r w:rsidRPr="00EB14A6">
        <w:t xml:space="preserve"> </w:t>
      </w:r>
      <w:r>
        <w:t>E</w:t>
      </w:r>
      <w:r w:rsidRPr="00EB14A6">
        <w:t xml:space="preserve">n nu had ik daar natuurlijk nog wat beperkende maatregelen bij willen doen. Maar ja daarvoor gunt u me de tijd niet. Dank u wel, voorzitter. </w:t>
      </w:r>
    </w:p>
    <w:p w14:paraId="2E760296" w14:textId="77777777" w:rsidR="00010DF9" w:rsidRPr="00EB14A6" w:rsidRDefault="00010DF9" w:rsidP="00777D15">
      <w:r w:rsidRPr="009834C7">
        <w:rPr>
          <w:u w:val="single"/>
        </w:rPr>
        <w:t>De voorzitter</w:t>
      </w:r>
      <w:r w:rsidRPr="00EB14A6">
        <w:t>: Ik vond</w:t>
      </w:r>
      <w:r>
        <w:t xml:space="preserve"> uw</w:t>
      </w:r>
      <w:r w:rsidRPr="00EB14A6">
        <w:t xml:space="preserve"> laatste opmerking heel prettig. Da</w:t>
      </w:r>
      <w:r>
        <w:t>nk u wel. D</w:t>
      </w:r>
      <w:r w:rsidRPr="00EB14A6">
        <w:t>an is het woord aan de VVD</w:t>
      </w:r>
      <w:r>
        <w:t>, d</w:t>
      </w:r>
      <w:r w:rsidRPr="00EB14A6">
        <w:t xml:space="preserve">e heer </w:t>
      </w:r>
      <w:r>
        <w:t xml:space="preserve">De </w:t>
      </w:r>
      <w:r w:rsidRPr="00EB14A6">
        <w:t>Krui</w:t>
      </w:r>
      <w:r>
        <w:t>jff.</w:t>
      </w:r>
    </w:p>
    <w:p w14:paraId="004E11A2" w14:textId="722375C8" w:rsidR="00010DF9" w:rsidRPr="00EB14A6" w:rsidRDefault="00010DF9" w:rsidP="00777D15">
      <w:r>
        <w:rPr>
          <w:u w:val="single"/>
        </w:rPr>
        <w:t>De heer De Kruijff</w:t>
      </w:r>
      <w:r w:rsidRPr="00EB14A6">
        <w:t>:</w:t>
      </w:r>
      <w:r w:rsidR="00777D15">
        <w:t xml:space="preserve"> </w:t>
      </w:r>
      <w:r>
        <w:t>W</w:t>
      </w:r>
      <w:r w:rsidRPr="00EB14A6">
        <w:t xml:space="preserve">aarom papier verspillen als het ook op een iPad kan? Dat zou de </w:t>
      </w:r>
      <w:r>
        <w:t>P</w:t>
      </w:r>
      <w:r w:rsidRPr="00EB14A6">
        <w:t xml:space="preserve">artij van de </w:t>
      </w:r>
      <w:r>
        <w:t>A</w:t>
      </w:r>
      <w:r w:rsidRPr="00EB14A6">
        <w:t>rbeid</w:t>
      </w:r>
      <w:r>
        <w:t>-GroenLinks</w:t>
      </w:r>
      <w:r w:rsidRPr="00EB14A6">
        <w:t xml:space="preserve"> fractie moeten aanspreken. </w:t>
      </w:r>
      <w:r>
        <w:t>Voorzitter l</w:t>
      </w:r>
      <w:r w:rsidRPr="00EB14A6">
        <w:t>aat ik allereerst opmerken dat ik het kan begrijpen</w:t>
      </w:r>
      <w:r>
        <w:t xml:space="preserve"> a</w:t>
      </w:r>
      <w:r w:rsidRPr="00EB14A6">
        <w:t>ls u zich afvraagt waar</w:t>
      </w:r>
      <w:r>
        <w:t xml:space="preserve">om ik hier </w:t>
      </w:r>
      <w:r w:rsidRPr="00EB14A6">
        <w:t xml:space="preserve">vandaag staat als </w:t>
      </w:r>
      <w:r>
        <w:t>raad</w:t>
      </w:r>
      <w:r w:rsidRPr="00EB14A6">
        <w:t>slid, zijnde geen fractievoorzitter van de VVD. Nou is het niet ongebruikelijk voor mij om de algemene beschouwingen te houden. Ik heb het namelijk eerder ook gedaan, maar het was voor vandaag wel de bedoeling dat mevrouw Hiddin</w:t>
      </w:r>
      <w:r>
        <w:t>g</w:t>
      </w:r>
      <w:r w:rsidRPr="00EB14A6">
        <w:t xml:space="preserve"> dat zou doen. Zij heeft immers ook de begroting behandeld in de commissie</w:t>
      </w:r>
      <w:r>
        <w:t>.</w:t>
      </w:r>
      <w:r w:rsidRPr="00EB14A6">
        <w:t xml:space="preserve"> </w:t>
      </w:r>
      <w:r>
        <w:t>H</w:t>
      </w:r>
      <w:r w:rsidRPr="00EB14A6">
        <w:t>elaas moet mevrouw Hiddin</w:t>
      </w:r>
      <w:r>
        <w:t>g</w:t>
      </w:r>
      <w:r w:rsidRPr="00EB14A6">
        <w:t xml:space="preserve"> zich echter verontschuldigen omdat zij ziek is en is om die reden ook niet bij de algemene beschouwingen vandaag aanwezig</w:t>
      </w:r>
      <w:r>
        <w:t>.</w:t>
      </w:r>
      <w:r w:rsidRPr="00EB14A6">
        <w:t xml:space="preserve"> </w:t>
      </w:r>
      <w:r>
        <w:t>A</w:t>
      </w:r>
      <w:r w:rsidRPr="00EB14A6">
        <w:t>angezien ik dat zelf pas gisteravond heb kunnen vernemen</w:t>
      </w:r>
      <w:r>
        <w:t xml:space="preserve"> z</w:t>
      </w:r>
      <w:r w:rsidRPr="00EB14A6">
        <w:t>al ik daarom de tekst die mevrouw Hidding voor zichzelf had voorbereid namens de VVD aan u voorlezen</w:t>
      </w:r>
      <w:r>
        <w:t>.</w:t>
      </w:r>
      <w:r w:rsidRPr="00EB14A6">
        <w:t xml:space="preserve"> En ik doe een beroep op uw begrip. Voorzitter</w:t>
      </w:r>
      <w:r>
        <w:t>,</w:t>
      </w:r>
      <w:r w:rsidRPr="00EB14A6">
        <w:t xml:space="preserve"> om te beginnen een woord </w:t>
      </w:r>
      <w:r>
        <w:t>v</w:t>
      </w:r>
      <w:r w:rsidRPr="00EB14A6">
        <w:t>an dank</w:t>
      </w:r>
      <w:r>
        <w:t>.</w:t>
      </w:r>
      <w:r w:rsidRPr="00EB14A6">
        <w:t xml:space="preserve"> </w:t>
      </w:r>
      <w:r>
        <w:t>Een</w:t>
      </w:r>
      <w:r w:rsidRPr="00EB14A6">
        <w:t xml:space="preserve"> woord </w:t>
      </w:r>
      <w:r>
        <w:t>v</w:t>
      </w:r>
      <w:r w:rsidRPr="00EB14A6">
        <w:t>an dank aan dit college en onze organisatie voor de presentatie van de begroting waar overduidelijk veel werk in heeft gezeten. Dat mag worden gezegd. Het afgelopen jaar is zeer turbulent geweest met een niet sluitende begroting die leidden tot het financieel toezicht</w:t>
      </w:r>
      <w:r>
        <w:t xml:space="preserve"> v</w:t>
      </w:r>
      <w:r w:rsidRPr="00EB14A6">
        <w:t xml:space="preserve">an de provincie. Dat was pijnlijk, maar geen grote verrassing, want wisten vooraf dat het niet goed ging met de financiën en onze organisatie. De rapporten van Necker van </w:t>
      </w:r>
      <w:r>
        <w:t>Naem</w:t>
      </w:r>
      <w:r w:rsidRPr="00EB14A6">
        <w:t xml:space="preserve"> legde</w:t>
      </w:r>
      <w:r>
        <w:t>n</w:t>
      </w:r>
      <w:r w:rsidRPr="00EB14A6">
        <w:t xml:space="preserve"> al een vinger op de zere plek. Maar hoe groot waren de problemen? Nou echt dat was toen nog niet bekend. Wij wilden onze verantwoordelijkheid nemen en waren ook met dit doel in deze coalitie gestapt. Al snel bleek dat een van de grootste problemen een gebrek aan helderheid was over de situatie op meerdere fronten. We zijn inmiddels van heel ver gekomen. Het college en de ambtenaren hebben het afgelopen jaar veel tijd gestoken om goed in alle cijfers te duiken, </w:t>
      </w:r>
      <w:r w:rsidRPr="00EB14A6">
        <w:lastRenderedPageBreak/>
        <w:t>de stand van zaken inzichtelijk te krijgen met betrekking tot de taakvelden en de organisatie</w:t>
      </w:r>
      <w:r>
        <w:t xml:space="preserve"> o</w:t>
      </w:r>
      <w:r w:rsidRPr="00EB14A6">
        <w:t>m zodoende tot een nieuwe beginstand te komen. De vraag was wat moeten we en kunnen we doen op het gebied van de taakstellingen en het beheer van de openbare ruimte</w:t>
      </w:r>
      <w:r>
        <w:t xml:space="preserve"> w</w:t>
      </w:r>
      <w:r w:rsidRPr="00EB14A6">
        <w:t>aar enorme achterstanden</w:t>
      </w:r>
      <w:r>
        <w:t>,</w:t>
      </w:r>
      <w:r w:rsidRPr="00EB14A6">
        <w:t xml:space="preserve"> zijn om te zorgen dat onze inwoners de dienstverlening en veiligheid krijgen die ze verdienen tegen een zo betaalbare mogelijke prijs. De antwoorden op deze vraag leiden tot een pijnlijke beslissing. Er was geen keuze anders dan te kiezen voor een bestuurlijke fusie</w:t>
      </w:r>
      <w:r>
        <w:t>,</w:t>
      </w:r>
      <w:r w:rsidRPr="00EB14A6">
        <w:t xml:space="preserve"> want we moeten onze inwoners</w:t>
      </w:r>
      <w:r>
        <w:t>,</w:t>
      </w:r>
      <w:r w:rsidRPr="00EB14A6">
        <w:t xml:space="preserve"> onze ondernemers en maatschappelijke organisaties tenslotte leveren als lokale overheid</w:t>
      </w:r>
      <w:r>
        <w:t>.</w:t>
      </w:r>
      <w:r w:rsidRPr="00EB14A6">
        <w:t xml:space="preserve"> </w:t>
      </w:r>
      <w:r>
        <w:t>A</w:t>
      </w:r>
      <w:r w:rsidRPr="00EB14A6">
        <w:t xml:space="preserve">ls onderdeel van het onder toezicht staan van de provincie moesten wij een financieel herstelplan vaststellen. Die de basis vormde van de begroting die nu voor ons ligt, met </w:t>
      </w:r>
      <w:r>
        <w:t xml:space="preserve">in acht name </w:t>
      </w:r>
      <w:r w:rsidRPr="00EB14A6">
        <w:t>van de wettelijke taken en plannen die we al jaren onvoldoende aanpakten en voor ons</w:t>
      </w:r>
      <w:r>
        <w:t xml:space="preserve"> </w:t>
      </w:r>
      <w:r w:rsidRPr="00EB14A6">
        <w:t xml:space="preserve">hadden uitgeschoven. Want de eis van de provincie was duidelijk. Het moest reëel en structureel van aard zijn, met een meerjaren perspectief, rekening houdend met de taken die voor ons liggen, inclusief een grote inhaalslag. We zien als VVD dat </w:t>
      </w:r>
      <w:r>
        <w:t xml:space="preserve">er </w:t>
      </w:r>
      <w:r w:rsidRPr="00EB14A6">
        <w:t>grote stappen vooruit zijn gezet. Deze begroting is een vergezicht voor de toekomst, met name op het gebied van de vele beheer</w:t>
      </w:r>
      <w:r>
        <w:t>s</w:t>
      </w:r>
      <w:r w:rsidRPr="00EB14A6">
        <w:t>plannen in de openbare ruimte. Waarvan de effecten nu eindelijk goed inzichtelijk zijn opgenomen in de meerjarenbegroting. Dat we het onszelf niet makkelijk maken met het aanpakken van wat allemaal echt nodig is. Dat we het onszelf niet makkelijk hebben gemaakt met het aanpakken wat echt allemaal nodig is, wisten we. Maar alles vooruit</w:t>
      </w:r>
      <w:r w:rsidR="009019A2">
        <w:t xml:space="preserve"> </w:t>
      </w:r>
      <w:r w:rsidRPr="00EB14A6">
        <w:t>schrij</w:t>
      </w:r>
      <w:r>
        <w:t>v</w:t>
      </w:r>
      <w:r w:rsidRPr="00EB14A6">
        <w:t>en</w:t>
      </w:r>
      <w:r>
        <w:t>,</w:t>
      </w:r>
      <w:r w:rsidRPr="00EB14A6">
        <w:t xml:space="preserve"> vooruitschuiven is simpelweg geen optie meer</w:t>
      </w:r>
      <w:r>
        <w:t>.</w:t>
      </w:r>
      <w:r w:rsidRPr="00EB14A6">
        <w:t xml:space="preserve"> </w:t>
      </w:r>
      <w:r>
        <w:t>Z</w:t>
      </w:r>
      <w:r w:rsidRPr="00EB14A6">
        <w:t>owel de provincie als de accountant hebben ons hier meermaals op gewezen. Met deze begroting zitten we in een soort transitieperiode door extra impulsen te geven op een aantal deelgebieden. Zowel voor de inh</w:t>
      </w:r>
      <w:r>
        <w:t>aal</w:t>
      </w:r>
      <w:r w:rsidRPr="00EB14A6">
        <w:t>slag voor wettelijke taken die zorgen voor de</w:t>
      </w:r>
      <w:r>
        <w:t xml:space="preserve"> </w:t>
      </w:r>
      <w:r w:rsidRPr="00EB14A6">
        <w:t xml:space="preserve">veiligheid, maar ook ombuigingen zoals in het sociaal domein om te voldoen aan de wettelijke taken. Maar ook efficiëntie slagen te maken waarop je op de langere termijn geld spaart. Het blijft pijnlijk voor de VVD dat de kosten voor onze inwoners stijgen. De VVD streeft altijd naar een zo laag mogelijk last voor onze inwoners. Wijdemeren is al duur en we worden nu nog duurder. Met name de </w:t>
      </w:r>
      <w:r>
        <w:t>OZB</w:t>
      </w:r>
      <w:r w:rsidRPr="00EB14A6">
        <w:t xml:space="preserve"> verhoging vindt de VVD bijzonder pijnlijk</w:t>
      </w:r>
      <w:r>
        <w:t>.</w:t>
      </w:r>
      <w:r w:rsidRPr="00EB14A6">
        <w:t xml:space="preserve"> </w:t>
      </w:r>
      <w:r>
        <w:t>W</w:t>
      </w:r>
      <w:r w:rsidRPr="00EB14A6">
        <w:t xml:space="preserve">e zijn dan ook zeer verheugd door het nieuws van gisteren dat dankzij een meevaller de </w:t>
      </w:r>
      <w:r>
        <w:t>OZB</w:t>
      </w:r>
      <w:r w:rsidRPr="00EB14A6">
        <w:t xml:space="preserve"> niet met vijf procent boven de inflatie verhoogd zal worden</w:t>
      </w:r>
      <w:r>
        <w:t>,</w:t>
      </w:r>
      <w:r w:rsidRPr="00EB14A6">
        <w:t xml:space="preserve"> maar met </w:t>
      </w:r>
      <w:r>
        <w:t xml:space="preserve">1,8 procent </w:t>
      </w:r>
      <w:r w:rsidRPr="00EB14A6">
        <w:t>een pleister op de wonde. Maar misschien kan dit nog beter. Dat zal vandaag moeten blijken. Er staan in deze begroting geen bijzonderheden, met uitzondering van de organisatie de openbare ruimte en riolering. Waarin we fors investeren. Dit vergt inderdaad aanpassingen in organisatie om deze taken uit te kunnen voeren. Wij hebben het organisatie verbeterplan ingezien bij de griffie en in het geheel kunnen we ons vinden in de aanpak</w:t>
      </w:r>
      <w:r>
        <w:t>.</w:t>
      </w:r>
      <w:r w:rsidRPr="00EB14A6">
        <w:t xml:space="preserve"> </w:t>
      </w:r>
      <w:r>
        <w:t>D</w:t>
      </w:r>
      <w:r w:rsidRPr="00EB14A6">
        <w:t>e VVD begrijpt</w:t>
      </w:r>
      <w:r>
        <w:t xml:space="preserve"> e</w:t>
      </w:r>
      <w:r w:rsidRPr="00EB14A6">
        <w:t>n dat is ook de niet mis te verstane boodschap van de provincie</w:t>
      </w:r>
      <w:r>
        <w:t>,</w:t>
      </w:r>
      <w:r w:rsidRPr="00EB14A6">
        <w:t xml:space="preserve"> dat we de organisatie moeten aansterken om voor onze inwoners de voorzieningen op peil te krijgen en achterstanden op meerdere domeinen in te halen. Een fusie is tenslotte niet in een handomdraai geregeld. En met deze fusie in zicht zullen ook de gemeenten om ons heen de ontwikkelingen in </w:t>
      </w:r>
      <w:r>
        <w:t>Wijdemeren</w:t>
      </w:r>
      <w:r w:rsidRPr="00EB14A6">
        <w:t xml:space="preserve"> kritisch beschouwen. De grote zorg is en blijft natuurlijk wel of het gelet op de krapte op de arbeidsmarkt lukt te realiseren wat het voornemen van het college is. Wij hebben ook zorgen over de haalbaarheid van al deze plannen en of</w:t>
      </w:r>
      <w:r>
        <w:t xml:space="preserve"> we</w:t>
      </w:r>
      <w:r w:rsidRPr="00EB14A6">
        <w:t xml:space="preserve"> in staat zijn de vacatures in te vullen. Maar wij geven de voorkeur om dit college en het nieuwe managementteam vertrouwen te geven. Het organisatieplan onderbouwt de noodzakelijke veranderingen om een deel van deze orde om een deel van deze begroting uit te kunnen voeren</w:t>
      </w:r>
      <w:r>
        <w:t>.</w:t>
      </w:r>
      <w:r w:rsidRPr="00EB14A6">
        <w:t xml:space="preserve"> </w:t>
      </w:r>
      <w:r>
        <w:t>I</w:t>
      </w:r>
      <w:r w:rsidRPr="00EB14A6">
        <w:t xml:space="preserve">nclusief het </w:t>
      </w:r>
      <w:r>
        <w:t>o</w:t>
      </w:r>
      <w:r w:rsidRPr="00EB14A6">
        <w:t>pleiding</w:t>
      </w:r>
      <w:r>
        <w:t>s</w:t>
      </w:r>
      <w:r w:rsidRPr="00EB14A6">
        <w:t xml:space="preserve">budget waar we in de commissie vragen over hebben gesteld. En ja. We wijken af van het aantal </w:t>
      </w:r>
      <w:r w:rsidR="009019A2">
        <w:t>Fte’s</w:t>
      </w:r>
      <w:r>
        <w:t xml:space="preserve"> </w:t>
      </w:r>
      <w:r w:rsidRPr="00EB14A6">
        <w:t xml:space="preserve">in vergelijking met andere vergelijkbare gemeentes, maar we zijn een typisch gebied en hebben ook een berg aan werk te verrichten. De connectie met onze inwoners is </w:t>
      </w:r>
      <w:r>
        <w:t>daarnaast</w:t>
      </w:r>
      <w:r w:rsidRPr="00EB14A6">
        <w:t xml:space="preserve"> cruciaal. Onze lering van het afgelopen jaar is hoezeer men het vervelend vond om zo weinig communicatie van de gemeente te ontvangen. Extra inzetten op communicatie en participatie om inwoners op een degelijke manier mee te nemen in de komende jaren is daarom noodzakelijk. Het moet echt beter</w:t>
      </w:r>
      <w:r>
        <w:t>.</w:t>
      </w:r>
      <w:r w:rsidRPr="00EB14A6">
        <w:t xml:space="preserve"> </w:t>
      </w:r>
      <w:r>
        <w:t>W</w:t>
      </w:r>
      <w:r w:rsidRPr="00EB14A6">
        <w:t>erken aan deze toekomst</w:t>
      </w:r>
      <w:r>
        <w:t xml:space="preserve"> b</w:t>
      </w:r>
      <w:r w:rsidRPr="00EB14A6">
        <w:t xml:space="preserve">etekent dat Wijdemeren ook fusiewaardig is. Dat geeft Wijdemeren ook goede kansen bij de onderhandelingen met potentiële partners. Zoals eerder gezegd het is nou eenmaal de realiteit dat we niet kunnen stoppen met ontwikkelen, achterstanden moeten inlopen en de organisatie op orde moeten krijgen. </w:t>
      </w:r>
      <w:r w:rsidRPr="00EB14A6">
        <w:lastRenderedPageBreak/>
        <w:t xml:space="preserve">Dat is nodig om onze inwoners te dienen zoals </w:t>
      </w:r>
      <w:r>
        <w:t>z</w:t>
      </w:r>
      <w:r w:rsidRPr="00EB14A6">
        <w:t>e van ons mogen verwachten. Maar ook maakt het ons onaantrekkelijk voor potentiële fusiepartners. Recente gesprekken met VVD</w:t>
      </w:r>
      <w:r>
        <w:t xml:space="preserve"> fracties</w:t>
      </w:r>
      <w:r w:rsidRPr="00EB14A6">
        <w:t xml:space="preserve"> in de regio, maakt het voor de VVD hier </w:t>
      </w:r>
      <w:r>
        <w:t>in Wijdemeren</w:t>
      </w:r>
      <w:r w:rsidRPr="00EB14A6">
        <w:t xml:space="preserve"> duidelijk dat men zeer veel waarde heeft aan een stabiele organisatie en dat onze financiën op orde zijn. Daar moeten we als gemeente voor waken. Voorzitter</w:t>
      </w:r>
      <w:r>
        <w:t xml:space="preserve"> t</w:t>
      </w:r>
      <w:r w:rsidRPr="00EB14A6">
        <w:t>ot slot zijn we dan nergens kritisch over, zeker wel. In de commissie hebben wij dat ook aangegeven. Denk aan de onderbouwingen van ver investeringen organisatie de incidentele investering in het sociaal</w:t>
      </w:r>
      <w:r>
        <w:t xml:space="preserve"> domein, </w:t>
      </w:r>
      <w:r w:rsidRPr="00EB14A6">
        <w:t>om een structurele bezuiniging mogelijk te realiseren en de mogelijkheden om de lokale lasten voor onze inwoners te verlagen, zoals de O</w:t>
      </w:r>
      <w:r>
        <w:t>ZB.</w:t>
      </w:r>
      <w:r w:rsidRPr="00EB14A6">
        <w:t xml:space="preserve"> </w:t>
      </w:r>
      <w:r>
        <w:t>De Lokale Partij</w:t>
      </w:r>
      <w:r w:rsidRPr="00EB14A6">
        <w:t xml:space="preserve"> heeft daar ook vragen over gesteld. We zijn benieuwd naar de reactie van het college</w:t>
      </w:r>
      <w:r>
        <w:t>.</w:t>
      </w:r>
      <w:r w:rsidRPr="00EB14A6">
        <w:t xml:space="preserve"> </w:t>
      </w:r>
      <w:r>
        <w:t>M</w:t>
      </w:r>
      <w:r w:rsidRPr="00EB14A6">
        <w:t>aar wij denken dat we deze begroting op</w:t>
      </w:r>
      <w:r>
        <w:t>…</w:t>
      </w:r>
      <w:r w:rsidRPr="00EB14A6">
        <w:t xml:space="preserve"> </w:t>
      </w:r>
      <w:r>
        <w:t>D</w:t>
      </w:r>
      <w:r w:rsidRPr="00EB14A6">
        <w:t>at deze begroting op grote lijnen voldoet aan de vraag een structureel en reëel meer</w:t>
      </w:r>
      <w:r>
        <w:t xml:space="preserve">jaren </w:t>
      </w:r>
      <w:r w:rsidRPr="00EB14A6">
        <w:t>sluitende begroting. Dat betekent uiteraard wel dat de VVD alle ontwikkelingen kritisch zal blijven volgen en daarvoor nodig zal bijsturen.</w:t>
      </w:r>
      <w:r>
        <w:t xml:space="preserve"> </w:t>
      </w:r>
      <w:r w:rsidRPr="00EB14A6">
        <w:t xml:space="preserve">Dat is nou eenmaal onze rol als </w:t>
      </w:r>
      <w:r>
        <w:t xml:space="preserve">raad. Voorzitter, ik dank u wel. </w:t>
      </w:r>
    </w:p>
    <w:p w14:paraId="67F8EF64" w14:textId="1F2BD573" w:rsidR="00C95AD7" w:rsidRPr="00EB14A6" w:rsidRDefault="00C95AD7" w:rsidP="00777D15">
      <w:r w:rsidRPr="00EB14A6">
        <w:rPr>
          <w:u w:val="single"/>
        </w:rPr>
        <w:t>De voorzitter</w:t>
      </w:r>
      <w:r w:rsidRPr="00EB14A6">
        <w:t xml:space="preserve">: </w:t>
      </w:r>
      <w:r>
        <w:t>D</w:t>
      </w:r>
      <w:r w:rsidRPr="00EB14A6">
        <w:t xml:space="preserve">ank u wel. Is vervolgens het woord aan D66. </w:t>
      </w:r>
      <w:r>
        <w:t xml:space="preserve">De heer Roosenschoon. </w:t>
      </w:r>
    </w:p>
    <w:p w14:paraId="5404C796" w14:textId="6FA6CC1E" w:rsidR="00C95AD7" w:rsidRPr="00EB14A6" w:rsidRDefault="00C95AD7" w:rsidP="00777D15">
      <w:r w:rsidRPr="00B74BD7">
        <w:rPr>
          <w:u w:val="single"/>
        </w:rPr>
        <w:t>De heer Roosenschoon</w:t>
      </w:r>
      <w:r w:rsidRPr="00B74BD7">
        <w:t xml:space="preserve">: </w:t>
      </w:r>
      <w:r>
        <w:t>Dank u wel. Voorzitter, collega’s wat</w:t>
      </w:r>
      <w:r w:rsidRPr="00EB14A6">
        <w:t xml:space="preserve"> een jaar</w:t>
      </w:r>
      <w:r>
        <w:t xml:space="preserve"> l</w:t>
      </w:r>
      <w:r w:rsidRPr="00EB14A6">
        <w:t>eeft gewoon binnen de ambtelijke organisatie</w:t>
      </w:r>
      <w:r>
        <w:t>,</w:t>
      </w:r>
      <w:r w:rsidRPr="00EB14A6">
        <w:t xml:space="preserve"> geen betrouwbare financiële gegevens</w:t>
      </w:r>
      <w:r>
        <w:t>,</w:t>
      </w:r>
      <w:r w:rsidRPr="00EB14A6">
        <w:t xml:space="preserve"> geen sluitende begroting van </w:t>
      </w:r>
      <w:r>
        <w:t>20</w:t>
      </w:r>
      <w:r w:rsidRPr="00EB14A6">
        <w:t>23</w:t>
      </w:r>
      <w:r>
        <w:t>.</w:t>
      </w:r>
      <w:r w:rsidRPr="00EB14A6">
        <w:t xml:space="preserve"> </w:t>
      </w:r>
      <w:r>
        <w:t>Wijdemeren</w:t>
      </w:r>
      <w:r w:rsidRPr="00EB14A6">
        <w:t xml:space="preserve"> onder preventief toezicht</w:t>
      </w:r>
      <w:r>
        <w:t>,</w:t>
      </w:r>
      <w:r w:rsidRPr="00EB14A6">
        <w:t xml:space="preserve"> enorm voorspeld negatief resultaat</w:t>
      </w:r>
      <w:r>
        <w:t>,</w:t>
      </w:r>
      <w:r w:rsidRPr="00EB14A6">
        <w:t xml:space="preserve"> drie opgestapte wethouders, een breuken coalitie</w:t>
      </w:r>
      <w:r>
        <w:t>,</w:t>
      </w:r>
      <w:r w:rsidRPr="00EB14A6">
        <w:t xml:space="preserve"> in principe besluit om onze gemeente te laten </w:t>
      </w:r>
      <w:r>
        <w:t>fuseren</w:t>
      </w:r>
      <w:r w:rsidRPr="00EB14A6">
        <w:t xml:space="preserve"> met een of meer gemeentes en bovendien een burgemeester op langdurig ziekteverlof. Kortom 2023 was ons eigen </w:t>
      </w:r>
      <w:r>
        <w:t>Wijdemeerse</w:t>
      </w:r>
      <w:r w:rsidRPr="00EB14A6">
        <w:t xml:space="preserve"> annus horribilis. Compliment aan de organisatie volstaan</w:t>
      </w:r>
      <w:r>
        <w:t>,</w:t>
      </w:r>
      <w:r w:rsidRPr="00EB14A6">
        <w:t xml:space="preserve"> niet dit jaar wil ik verder gaan en spreek mijn dank en bewondering uit voor alle inspanningen en vooral de grote betrokkenheid van onze organisatie die hebben geleid </w:t>
      </w:r>
      <w:r>
        <w:t xml:space="preserve">tot </w:t>
      </w:r>
      <w:r w:rsidRPr="00EB14A6">
        <w:t>deze positieve</w:t>
      </w:r>
      <w:r>
        <w:t xml:space="preserve"> meerjaren </w:t>
      </w:r>
      <w:r w:rsidRPr="00EB14A6">
        <w:t>begroting</w:t>
      </w:r>
      <w:r>
        <w:t>.</w:t>
      </w:r>
      <w:r w:rsidRPr="00EB14A6">
        <w:t xml:space="preserve"> </w:t>
      </w:r>
      <w:r>
        <w:t>E</w:t>
      </w:r>
      <w:r w:rsidRPr="00EB14A6">
        <w:t xml:space="preserve">n daarbij wil ik ook de tomeloze inzet van </w:t>
      </w:r>
      <w:r>
        <w:t>wethouder Zagt</w:t>
      </w:r>
      <w:r w:rsidRPr="00EB14A6">
        <w:t xml:space="preserve"> benadrukk</w:t>
      </w:r>
      <w:r>
        <w:t>en.</w:t>
      </w:r>
      <w:r w:rsidRPr="00EB14A6">
        <w:t xml:space="preserve"> </w:t>
      </w:r>
      <w:r>
        <w:t>C</w:t>
      </w:r>
      <w:r w:rsidRPr="00EB14A6">
        <w:t>ollega'</w:t>
      </w:r>
      <w:r>
        <w:t>s h</w:t>
      </w:r>
      <w:r w:rsidRPr="00EB14A6">
        <w:t>et afgelopen jaar heeft bewezen dat wij collegiaal kunnen samenwerken aan bepalen van onze toekomst</w:t>
      </w:r>
      <w:r>
        <w:t>, o</w:t>
      </w:r>
      <w:r w:rsidRPr="00EB14A6">
        <w:t xml:space="preserve">ndanks onvermijdelijke verschillen van inzicht. D66 was voorstander van een meer geleidelijke evolutie om via intensieve samenwerking en vervolgens een ambtelijke fusie in een later stadium te komen tot een bestuurlijke fusie. Maar nu het besluit eenmaal genomen is, zal D66 </w:t>
      </w:r>
      <w:r>
        <w:t xml:space="preserve">zich </w:t>
      </w:r>
      <w:r w:rsidRPr="00EB14A6">
        <w:t>uiteraard inzetten voor het best mogelijk resultaat voor de toekomst van onze dorpen en de belangen van onze inwoners. Het afgelopen jaar heeft tevens geleid</w:t>
      </w:r>
      <w:r>
        <w:t xml:space="preserve"> tot</w:t>
      </w:r>
      <w:r w:rsidRPr="00EB14A6">
        <w:t xml:space="preserve"> veel frustratie. Informatieverstrekking over financiële organisatorische stand van zaken was zeer matig</w:t>
      </w:r>
      <w:r>
        <w:t>,</w:t>
      </w:r>
      <w:r w:rsidRPr="00EB14A6">
        <w:t xml:space="preserve"> commissies werden afgelast of hadden haast</w:t>
      </w:r>
      <w:r>
        <w:t xml:space="preserve"> een</w:t>
      </w:r>
      <w:r w:rsidRPr="00EB14A6">
        <w:t xml:space="preserve"> symbolische agenda. De weinige agendapunten leken soms alleen noodzakelijk omdat er een </w:t>
      </w:r>
      <w:r>
        <w:t>raad</w:t>
      </w:r>
      <w:r w:rsidRPr="00EB14A6">
        <w:t xml:space="preserve">sbesluit mee gemoeid was. Voorzitter </w:t>
      </w:r>
      <w:r>
        <w:t>maar sinds die</w:t>
      </w:r>
      <w:r w:rsidRPr="00EB14A6">
        <w:t xml:space="preserve"> tijd zijn betrouwbare cijfers boven water gekomen. Het voorspelde negatie</w:t>
      </w:r>
      <w:r>
        <w:t>ve</w:t>
      </w:r>
      <w:r w:rsidRPr="00EB14A6">
        <w:t xml:space="preserve"> resultaat bleek uiteindelijk toch een positief en dat heeft zich vertaald in een sluitende jaarbegroting nog versterkt door de positieve uitkomst van het september circulaire</w:t>
      </w:r>
      <w:r>
        <w:t>.</w:t>
      </w:r>
      <w:r w:rsidRPr="00EB14A6">
        <w:t xml:space="preserve"> </w:t>
      </w:r>
      <w:r>
        <w:t>M</w:t>
      </w:r>
      <w:r w:rsidRPr="00EB14A6">
        <w:t>aar dit kon alleen door een aanzienlijke en helaas onvermijdelijk lastenverzwaring voor onze inwoners</w:t>
      </w:r>
      <w:r>
        <w:t>,</w:t>
      </w:r>
      <w:r w:rsidRPr="00EB14A6">
        <w:t xml:space="preserve"> geen prettige boodschap en zeker niet voor inwoners met een smalle beurs. D66 zal </w:t>
      </w:r>
      <w:r>
        <w:t xml:space="preserve">zich </w:t>
      </w:r>
      <w:r w:rsidRPr="00EB14A6">
        <w:t>er blijven voor inzetten om de lastendruk te verleggen te verlichten</w:t>
      </w:r>
      <w:r>
        <w:t xml:space="preserve"> z</w:t>
      </w:r>
      <w:r w:rsidRPr="00EB14A6">
        <w:t>onder daarbij het financieel perspectief</w:t>
      </w:r>
      <w:r>
        <w:t xml:space="preserve"> t</w:t>
      </w:r>
      <w:r w:rsidRPr="00EB14A6">
        <w:t xml:space="preserve">e verstoren. We constateren ook dat alles beter had gekund. </w:t>
      </w:r>
      <w:r w:rsidR="009019A2" w:rsidRPr="00EB14A6">
        <w:t>Re</w:t>
      </w:r>
      <w:r w:rsidR="009019A2">
        <w:t>o</w:t>
      </w:r>
      <w:r w:rsidR="009019A2" w:rsidRPr="00EB14A6">
        <w:t>rganisatieplannen</w:t>
      </w:r>
      <w:r w:rsidRPr="00EB14A6">
        <w:t xml:space="preserve"> hadden moeten worden voltooid in plaats van halverwege afgebroken. Een strak begrotingsdiscipline was noodzakelijk geweest, evenals minder beroep op kostbare inhuur van externen. En dat moeten we onszelf</w:t>
      </w:r>
      <w:r>
        <w:t>,</w:t>
      </w:r>
      <w:r w:rsidRPr="00EB14A6">
        <w:t xml:space="preserve"> de vorige raden en colleges verwijten. Zacht</w:t>
      </w:r>
      <w:r>
        <w:t>e</w:t>
      </w:r>
      <w:r w:rsidRPr="00EB14A6">
        <w:t xml:space="preserve"> heelmeesters maken </w:t>
      </w:r>
      <w:r>
        <w:t>nu</w:t>
      </w:r>
      <w:r w:rsidRPr="00EB14A6">
        <w:t xml:space="preserve"> eenmaal stinkende wonden. Was </w:t>
      </w:r>
      <w:r>
        <w:t>Wijdemeren</w:t>
      </w:r>
      <w:r w:rsidRPr="00EB14A6">
        <w:t xml:space="preserve"> dan de enige verantwoordelijk</w:t>
      </w:r>
      <w:r>
        <w:t>e</w:t>
      </w:r>
      <w:r w:rsidRPr="00EB14A6">
        <w:t xml:space="preserve"> </w:t>
      </w:r>
      <w:r>
        <w:t>voor</w:t>
      </w:r>
      <w:r w:rsidRPr="00EB14A6">
        <w:t xml:space="preserve"> huidige situatie. Nee zeker niet. Ook het rijk te verwijten vanwege het doorschuiven extra taken zonder </w:t>
      </w:r>
      <w:r>
        <w:t>er</w:t>
      </w:r>
      <w:r w:rsidRPr="00EB14A6">
        <w:t xml:space="preserve"> extra middelen tegenover te zetten. En dan loopt het spaak. En niet alleen bij ons in Wijdemeren</w:t>
      </w:r>
      <w:r>
        <w:t>,</w:t>
      </w:r>
      <w:r w:rsidRPr="00EB14A6">
        <w:t xml:space="preserve"> het financiële ravijn van 2026 loert. En we kunnen niet blind zijn voor het schrikbeeld van de aflossingstermijn</w:t>
      </w:r>
      <w:r>
        <w:t xml:space="preserve"> vanaf 2030</w:t>
      </w:r>
      <w:r w:rsidRPr="00EB14A6">
        <w:t>. Rampen snaaien voor meer dan 80 procent van Nederlandse gemeentes en het rijk kan en mag niet aan de zijlijn blijven staan. Voor</w:t>
      </w:r>
      <w:r>
        <w:t>zitter,</w:t>
      </w:r>
      <w:r w:rsidRPr="00EB14A6">
        <w:t xml:space="preserve"> vandaag staan we op een keerpunt. Voor het eerst kijken we naar toekomst zonder het perspectief van het voorbestaan van de gemeente</w:t>
      </w:r>
      <w:r>
        <w:t xml:space="preserve"> Wijdemeren. E</w:t>
      </w:r>
      <w:r w:rsidRPr="00EB14A6">
        <w:t xml:space="preserve">n er </w:t>
      </w:r>
      <w:r>
        <w:t>hoort</w:t>
      </w:r>
      <w:r w:rsidRPr="00EB14A6">
        <w:t xml:space="preserve"> ook een nieuw </w:t>
      </w:r>
      <w:r>
        <w:t>elan</w:t>
      </w:r>
      <w:r w:rsidRPr="00EB14A6">
        <w:t xml:space="preserve"> bij en we moeten onze gemeente </w:t>
      </w:r>
      <w:r w:rsidRPr="00EB14A6">
        <w:lastRenderedPageBreak/>
        <w:t xml:space="preserve">de komende jaren op financieel </w:t>
      </w:r>
      <w:r>
        <w:t>en organisatorisch</w:t>
      </w:r>
      <w:r w:rsidRPr="00EB14A6">
        <w:t xml:space="preserve"> op orde krijgen. Dit haast rituele leidmotief van de laatste 13 jaar is nu ook een verplichting </w:t>
      </w:r>
      <w:r>
        <w:t xml:space="preserve">naar </w:t>
      </w:r>
      <w:r w:rsidRPr="00EB14A6">
        <w:t xml:space="preserve">onze toekomstige fusiepartner </w:t>
      </w:r>
      <w:r>
        <w:t xml:space="preserve">en </w:t>
      </w:r>
      <w:r w:rsidRPr="00EB14A6">
        <w:t>onze inwoners</w:t>
      </w:r>
      <w:r>
        <w:t>.</w:t>
      </w:r>
      <w:r w:rsidRPr="00EB14A6">
        <w:t xml:space="preserve"> </w:t>
      </w:r>
      <w:r>
        <w:t>G</w:t>
      </w:r>
      <w:r w:rsidRPr="00EB14A6">
        <w:t>emeente op orde met adequaat uitgevoerd dienstverlening</w:t>
      </w:r>
      <w:r>
        <w:t xml:space="preserve"> n</w:t>
      </w:r>
      <w:r w:rsidRPr="00EB14A6">
        <w:t>et alsof we zelfstandig zouden blijven</w:t>
      </w:r>
      <w:r>
        <w:t>.</w:t>
      </w:r>
      <w:r w:rsidRPr="00EB14A6">
        <w:t xml:space="preserve"> </w:t>
      </w:r>
      <w:r>
        <w:t>E</w:t>
      </w:r>
      <w:r w:rsidRPr="00EB14A6">
        <w:t>r is geen plaats voor fatalisme. Moeten zorgen voor nieuwe energie kernenenergie. Dat zal de komende jaren onze richtlijn moeten zijn. De veiligstelling en intensivering van de voorzieningen in ons dorpen</w:t>
      </w:r>
      <w:r>
        <w:t>,</w:t>
      </w:r>
      <w:r w:rsidRPr="00EB14A6">
        <w:t xml:space="preserve"> verbetering van ons </w:t>
      </w:r>
      <w:r>
        <w:t>huis</w:t>
      </w:r>
      <w:r w:rsidRPr="00EB14A6">
        <w:t>vesting</w:t>
      </w:r>
      <w:r>
        <w:t xml:space="preserve">, </w:t>
      </w:r>
      <w:r w:rsidRPr="00EB14A6">
        <w:t>stimulering van woningbouw</w:t>
      </w:r>
      <w:r>
        <w:t xml:space="preserve"> en</w:t>
      </w:r>
      <w:r w:rsidRPr="00EB14A6">
        <w:t xml:space="preserve"> verduurzaming</w:t>
      </w:r>
      <w:r>
        <w:t>,</w:t>
      </w:r>
      <w:r w:rsidRPr="00EB14A6">
        <w:t xml:space="preserve"> versteviging en democratisering van het dorpen beleid, garantiestelling van sociale zekerheid en welzijn</w:t>
      </w:r>
      <w:r>
        <w:t>.</w:t>
      </w:r>
      <w:r w:rsidRPr="00EB14A6">
        <w:t xml:space="preserve"> </w:t>
      </w:r>
      <w:r>
        <w:t>E</w:t>
      </w:r>
      <w:r w:rsidRPr="00EB14A6">
        <w:t>n het blijvend garanderen van open samenleving waarin iedereen welkom i</w:t>
      </w:r>
      <w:r>
        <w:t>s, z</w:t>
      </w:r>
      <w:r w:rsidRPr="00EB14A6">
        <w:t>ichzelf kan zijn en werken aan de voorbereiding van onze gemeenschappelijke toekomst.</w:t>
      </w:r>
      <w:r w:rsidR="00777D15">
        <w:t xml:space="preserve"> </w:t>
      </w:r>
      <w:r w:rsidRPr="00EB14A6">
        <w:t>Zoals van D66 mag verwachten willen wij dat onze inwoners zich per referendum kunnen uitspreken over de keuze van de fusiepartner en het waarborgen van het eigen karakter van ons dorp. Goed</w:t>
      </w:r>
      <w:r>
        <w:t>, d</w:t>
      </w:r>
      <w:r w:rsidRPr="00EB14A6">
        <w:t>it zijn de waarde</w:t>
      </w:r>
      <w:r>
        <w:t>n</w:t>
      </w:r>
      <w:r w:rsidRPr="00EB14A6">
        <w:t xml:space="preserve"> van D66 voorstaat en we zullen hier een aantal moties voor indienen. Het dictum van die moties krijgt </w:t>
      </w:r>
      <w:r>
        <w:t>u</w:t>
      </w:r>
      <w:r w:rsidRPr="00EB14A6">
        <w:t xml:space="preserve"> aan het eind. Wat betreft de stijging van lasten met name van de </w:t>
      </w:r>
      <w:r>
        <w:t>OZB,</w:t>
      </w:r>
      <w:r w:rsidRPr="00EB14A6">
        <w:t xml:space="preserve"> zal </w:t>
      </w:r>
      <w:r>
        <w:t>D66</w:t>
      </w:r>
      <w:r w:rsidRPr="00EB14A6">
        <w:t xml:space="preserve"> het komende budgettaire jaar de verhoging van vijf procent, inmiddels bijgesteld</w:t>
      </w:r>
      <w:r>
        <w:t>, m</w:t>
      </w:r>
      <w:r w:rsidRPr="00EB14A6">
        <w:t>et spijt</w:t>
      </w:r>
      <w:r>
        <w:t xml:space="preserve"> in</w:t>
      </w:r>
      <w:r w:rsidRPr="00EB14A6">
        <w:t xml:space="preserve"> hart moeten accepteren. We denken echter dat toekomstperspectief vanaf 2025 een stapsgewijze vermindering van deze verhoging mogelijk moet maken. En we willen dit als taakstelling meegeven aan het college voor de ka</w:t>
      </w:r>
      <w:r>
        <w:t>d</w:t>
      </w:r>
      <w:r w:rsidRPr="00EB14A6">
        <w:t>e</w:t>
      </w:r>
      <w:r>
        <w:t>r</w:t>
      </w:r>
      <w:r w:rsidRPr="00EB14A6">
        <w:t xml:space="preserve">nota 2024. De woningnood blijft overal, ook in </w:t>
      </w:r>
      <w:r>
        <w:t>Wijdemeren</w:t>
      </w:r>
      <w:r w:rsidRPr="00EB14A6">
        <w:t xml:space="preserve"> extreem hoog. Het is ons dan ook een </w:t>
      </w:r>
      <w:r>
        <w:t>d</w:t>
      </w:r>
      <w:r w:rsidRPr="00EB14A6">
        <w:t>oorn in het oog dat provinciaal beleid beperking</w:t>
      </w:r>
      <w:r>
        <w:t>en</w:t>
      </w:r>
      <w:r w:rsidRPr="00EB14A6">
        <w:t xml:space="preserve"> blijft opleggen aan kleinschalige ontwikkelingen, zoals het niet mogen splitsen van beeldbepalende boerderijen</w:t>
      </w:r>
      <w:r>
        <w:t xml:space="preserve"> in m</w:t>
      </w:r>
      <w:r w:rsidRPr="00EB14A6">
        <w:t>eer dan twee woningen</w:t>
      </w:r>
      <w:r>
        <w:t>,</w:t>
      </w:r>
      <w:r w:rsidRPr="00EB14A6">
        <w:t xml:space="preserve"> temeer omdat deze gebouwen zo belangrijk zijn in ons landschap. D66 verzoekt het college om bij de provincie op aan te dringen deze beperking te herzien en zodoende meer ruimte te creëren voor woningen. We hopen dat bouwpl</w:t>
      </w:r>
      <w:r>
        <w:t>an Ter Sype</w:t>
      </w:r>
      <w:r w:rsidRPr="00EB14A6">
        <w:t xml:space="preserve"> op korte termijn van start kan gaan</w:t>
      </w:r>
      <w:r>
        <w:t>,</w:t>
      </w:r>
      <w:r w:rsidRPr="00EB14A6">
        <w:t xml:space="preserve"> maar er zijn ook andere locaties voor woningbouw</w:t>
      </w:r>
      <w:r>
        <w:t>.</w:t>
      </w:r>
      <w:r w:rsidRPr="00EB14A6">
        <w:t xml:space="preserve"> </w:t>
      </w:r>
      <w:r>
        <w:t>Z</w:t>
      </w:r>
      <w:r w:rsidRPr="00EB14A6">
        <w:t>ij het soms op termijn</w:t>
      </w:r>
      <w:r>
        <w:t>. Z</w:t>
      </w:r>
      <w:r w:rsidRPr="00EB14A6">
        <w:t>o ook ons huidige gemeentehuis</w:t>
      </w:r>
      <w:r>
        <w:t>,</w:t>
      </w:r>
      <w:r w:rsidRPr="00EB14A6">
        <w:t xml:space="preserve"> als openbaar gebouw moet het in </w:t>
      </w:r>
      <w:r>
        <w:t>20</w:t>
      </w:r>
      <w:r w:rsidRPr="00EB14A6">
        <w:t>3</w:t>
      </w:r>
      <w:r>
        <w:t>0</w:t>
      </w:r>
      <w:r w:rsidRPr="00EB14A6">
        <w:t xml:space="preserve"> energieneutraal zijn. We hebben daar niet de materiële middelen voor, maar binnenkort is </w:t>
      </w:r>
      <w:r>
        <w:t xml:space="preserve">er </w:t>
      </w:r>
      <w:r w:rsidRPr="00EB14A6">
        <w:t xml:space="preserve">ook geen noodzaak meer voor </w:t>
      </w:r>
      <w:r>
        <w:t xml:space="preserve">een </w:t>
      </w:r>
      <w:r w:rsidRPr="00EB14A6">
        <w:t>gemeentehuis. D66 verzoekt het college om direct de verkoop procedure van het gemeentehuis te starten</w:t>
      </w:r>
      <w:r>
        <w:t xml:space="preserve"> middels een sale and leaseback </w:t>
      </w:r>
      <w:r w:rsidRPr="00EB14A6">
        <w:t xml:space="preserve">constructie en incidenteel </w:t>
      </w:r>
      <w:r>
        <w:t>de opbrengst</w:t>
      </w:r>
      <w:r w:rsidRPr="00EB14A6">
        <w:t xml:space="preserve"> aan te wenden voor voorzieningen van algemeen belang in onze dorpen. Zo gewaardeerde ruimte kwaliteit van ons </w:t>
      </w:r>
      <w:r>
        <w:t>d</w:t>
      </w:r>
      <w:r w:rsidRPr="00EB14A6">
        <w:t>orpen berust niet alleen openbaar groen, openbaar groen. Sorry, maar ook een beeld</w:t>
      </w:r>
      <w:r>
        <w:t xml:space="preserve">bepalende </w:t>
      </w:r>
      <w:r w:rsidRPr="00EB14A6">
        <w:t xml:space="preserve">groen </w:t>
      </w:r>
      <w:r>
        <w:t>structure</w:t>
      </w:r>
      <w:r w:rsidRPr="00EB14A6">
        <w:t>n en bomen op privé terrein</w:t>
      </w:r>
      <w:r>
        <w:t xml:space="preserve"> o</w:t>
      </w:r>
      <w:r w:rsidRPr="00EB14A6">
        <w:t>ok deze verdienen bescherming</w:t>
      </w:r>
      <w:r>
        <w:t>.</w:t>
      </w:r>
      <w:r w:rsidRPr="00EB14A6">
        <w:t xml:space="preserve"> </w:t>
      </w:r>
      <w:r>
        <w:t>I</w:t>
      </w:r>
      <w:r w:rsidRPr="00EB14A6">
        <w:t xml:space="preserve">n november </w:t>
      </w:r>
      <w:r>
        <w:t>2018</w:t>
      </w:r>
      <w:r w:rsidRPr="00EB14A6">
        <w:t xml:space="preserve"> had de </w:t>
      </w:r>
      <w:r>
        <w:t>raad hiertoe</w:t>
      </w:r>
      <w:r w:rsidRPr="00EB14A6">
        <w:t xml:space="preserve"> een motie aangenomen die echter niet is uitgevoerd. Met het oog op de fusie is het </w:t>
      </w:r>
      <w:r>
        <w:t xml:space="preserve">van </w:t>
      </w:r>
      <w:r w:rsidRPr="00EB14A6">
        <w:t xml:space="preserve">belang van onze groene leefomgeving veilig te stellen. We zullen ook wederom hiertoe een motie indienen en vertrouwen </w:t>
      </w:r>
      <w:r>
        <w:t>raad</w:t>
      </w:r>
      <w:r w:rsidRPr="00EB14A6">
        <w:t xml:space="preserve">sleden steun, net als in 2018. </w:t>
      </w:r>
      <w:r w:rsidR="009019A2">
        <w:t>Verd</w:t>
      </w:r>
      <w:r w:rsidR="009019A2" w:rsidRPr="00EB14A6">
        <w:t>uurzami</w:t>
      </w:r>
      <w:r w:rsidR="009019A2">
        <w:t>ng</w:t>
      </w:r>
      <w:r w:rsidRPr="00EB14A6">
        <w:t xml:space="preserve"> van woningen is noodzakelijk voor het behalen van de klimaat doeleinden. De meest efficiënte maatregel is verbeteren van isolatie, met name aan de buitenzijde van de woningen. De noodzaak van omgevingsvergunning hiervoor werkt echt belemmerend</w:t>
      </w:r>
      <w:r>
        <w:t>, v</w:t>
      </w:r>
      <w:r w:rsidRPr="00EB14A6">
        <w:t>ertragend en kostenverhogend. En dit terwijl deze maatregel</w:t>
      </w:r>
      <w:r>
        <w:t xml:space="preserve"> veel</w:t>
      </w:r>
      <w:r w:rsidRPr="00EB14A6">
        <w:t xml:space="preserve"> milieu en financiële winst opleveren voor de bewoner en geen of nauwelijks impact hebben op de omgeving. D66 </w:t>
      </w:r>
      <w:r>
        <w:t>verz</w:t>
      </w:r>
      <w:r w:rsidRPr="00EB14A6">
        <w:t>oekt college om de invoering van de omgeving</w:t>
      </w:r>
      <w:r>
        <w:t>s</w:t>
      </w:r>
      <w:r w:rsidRPr="00EB14A6">
        <w:t>wet de werkzaamheden voor buitenisolatie vrij te stellen van omgevingsvergunning</w:t>
      </w:r>
      <w:r>
        <w:t>,</w:t>
      </w:r>
      <w:r w:rsidRPr="00EB14A6">
        <w:t xml:space="preserve"> hierdoor komt ook broodnodig ambtelijke capaciteit vrij. We zien al jaren dat traditionele recreatieterreinen verkocht worden aan projectontwikkelaars. </w:t>
      </w:r>
      <w:r>
        <w:t>Projectontwikkelaars die zich uitsluitend richten</w:t>
      </w:r>
      <w:r w:rsidRPr="00EB14A6">
        <w:t xml:space="preserve"> op het topsegment van de markt, met als gevolg dat huidige gebruikers die al jarenlang recreëren gedwongen waren te vertrekken. De gemeente kan dat vooral niet tegengaan, maar wellicht is indirecte invloed mogelijk middels een aanzienlijke verhoging van de </w:t>
      </w:r>
      <w:r>
        <w:t xml:space="preserve">forenzen </w:t>
      </w:r>
      <w:r w:rsidRPr="00EB14A6">
        <w:t xml:space="preserve">belasting voor dit topsegment van niet permanent bewoonbare villa's. En </w:t>
      </w:r>
      <w:r>
        <w:t>we verzoeken</w:t>
      </w:r>
      <w:r w:rsidRPr="00EB14A6">
        <w:t xml:space="preserve"> het college om bij het vaststellen van een tarief in december een extra forenzen belastingtarief in te stellen voor deze topsegment woningen. Het tweede </w:t>
      </w:r>
      <w:r w:rsidRPr="009834C7">
        <w:rPr>
          <w:highlight w:val="yellow"/>
        </w:rPr>
        <w:t>IUCN</w:t>
      </w:r>
      <w:r w:rsidRPr="00EB14A6">
        <w:t xml:space="preserve"> looptijd is een gebed zonder einde. De enorme vertraging van de realisering van de school heeft geleid tot grote technische onderhoud en organisatorische problemen. Van</w:t>
      </w:r>
      <w:r>
        <w:t>uit</w:t>
      </w:r>
      <w:r w:rsidRPr="00EB14A6">
        <w:t xml:space="preserve"> sociaal en onderwijs oogpunt</w:t>
      </w:r>
      <w:r>
        <w:t xml:space="preserve"> m</w:t>
      </w:r>
      <w:r w:rsidRPr="00EB14A6">
        <w:t xml:space="preserve">aar ook als economisch eigenaar van </w:t>
      </w:r>
      <w:r>
        <w:t xml:space="preserve">het </w:t>
      </w:r>
      <w:r w:rsidRPr="00EB14A6">
        <w:t>schoolgebouw heeft de gemeente een grote verantwoordelijkheid</w:t>
      </w:r>
      <w:r>
        <w:t>.</w:t>
      </w:r>
      <w:r w:rsidRPr="00EB14A6">
        <w:t xml:space="preserve"> D66 wil dat zolang de Sterrenwachter gebruikt wordt, het noodzakelijk groot onderhoud direct wordt uitgevoerd. </w:t>
      </w:r>
      <w:r w:rsidRPr="00EB14A6">
        <w:lastRenderedPageBreak/>
        <w:t>Tevens is noodzakelijk voor de veiligheid</w:t>
      </w:r>
      <w:r>
        <w:t>,</w:t>
      </w:r>
      <w:r w:rsidRPr="00EB14A6">
        <w:t xml:space="preserve"> kwaliteit en efficiëntie van onderwijs en </w:t>
      </w:r>
      <w:r>
        <w:t>per</w:t>
      </w:r>
      <w:r w:rsidRPr="00EB14A6">
        <w:t xml:space="preserve"> direct via noodlokaal plaats op het terrein van de Linde</w:t>
      </w:r>
      <w:r>
        <w:t xml:space="preserve"> sch</w:t>
      </w:r>
      <w:r w:rsidRPr="00EB14A6">
        <w:t xml:space="preserve">ool zodat verder gebruik van de </w:t>
      </w:r>
      <w:r>
        <w:t>S</w:t>
      </w:r>
      <w:r w:rsidRPr="00EB14A6">
        <w:t>terrenwacht overbodig zal zijn en de kosten van deze loka</w:t>
      </w:r>
      <w:r>
        <w:t>len</w:t>
      </w:r>
      <w:r w:rsidRPr="00EB14A6">
        <w:t xml:space="preserve"> bedekken</w:t>
      </w:r>
      <w:r>
        <w:t xml:space="preserve"> u</w:t>
      </w:r>
      <w:r w:rsidRPr="00EB14A6">
        <w:t xml:space="preserve">it het krediet voor </w:t>
      </w:r>
      <w:r w:rsidRPr="009834C7">
        <w:rPr>
          <w:highlight w:val="yellow"/>
        </w:rPr>
        <w:t>tweede IKAC</w:t>
      </w:r>
      <w:r w:rsidRPr="00EB14A6">
        <w:t>. Tot slot voorzitter</w:t>
      </w:r>
      <w:r>
        <w:t xml:space="preserve"> zoals i</w:t>
      </w:r>
      <w:r w:rsidRPr="00EB14A6">
        <w:t>edereen weet</w:t>
      </w:r>
      <w:r>
        <w:t xml:space="preserve"> Wijdemeren is </w:t>
      </w:r>
      <w:r w:rsidRPr="00EB14A6">
        <w:t>een rijke gemeente</w:t>
      </w:r>
      <w:r>
        <w:t>, j</w:t>
      </w:r>
      <w:r w:rsidRPr="00EB14A6">
        <w:t>a</w:t>
      </w:r>
      <w:r>
        <w:t xml:space="preserve"> </w:t>
      </w:r>
      <w:r w:rsidRPr="00EB14A6">
        <w:t>toch wel</w:t>
      </w:r>
      <w:r>
        <w:t>. Rijk</w:t>
      </w:r>
      <w:r w:rsidRPr="00EB14A6">
        <w:t xml:space="preserve"> </w:t>
      </w:r>
      <w:r>
        <w:t>aa</w:t>
      </w:r>
      <w:r w:rsidRPr="00EB14A6">
        <w:t xml:space="preserve">n overtroffen natuur en aan ons plassengebied, maar wat als ons oppervlakte ook van economisch en </w:t>
      </w:r>
      <w:r>
        <w:t>energetisch</w:t>
      </w:r>
      <w:r w:rsidRPr="00EB14A6">
        <w:t xml:space="preserve"> belang zou kunnen zijn? Ten eerste onderzoek blijkt een aquitanië via het oppervlaktewater bij grotere nieuw nieuwbouwprojecten niet alleen in belangrijke mate kan bijdragen aan de warmte transitie, maar ook financieel concurrerend is. Aanvullen</w:t>
      </w:r>
      <w:r>
        <w:t>d</w:t>
      </w:r>
      <w:r w:rsidRPr="00EB14A6">
        <w:t xml:space="preserve"> technisch</w:t>
      </w:r>
      <w:r>
        <w:t>,</w:t>
      </w:r>
      <w:r w:rsidRPr="00EB14A6">
        <w:t xml:space="preserve"> financieel</w:t>
      </w:r>
      <w:r>
        <w:t>,</w:t>
      </w:r>
      <w:r w:rsidRPr="00EB14A6">
        <w:t xml:space="preserve"> ecologisch onderzoek is noodzakelijk voor </w:t>
      </w:r>
      <w:r>
        <w:t xml:space="preserve">het </w:t>
      </w:r>
      <w:r w:rsidRPr="00EB14A6">
        <w:t>bepalen van de haalbaarheid. D</w:t>
      </w:r>
      <w:r>
        <w:t xml:space="preserve">66 </w:t>
      </w:r>
      <w:r w:rsidRPr="00EB14A6">
        <w:t>verzoek</w:t>
      </w:r>
      <w:r>
        <w:t>t</w:t>
      </w:r>
      <w:r w:rsidRPr="00EB14A6">
        <w:t xml:space="preserve"> het college dat verkennen of specialist of een wetenschappelijk Instituut voor marktpartijen een dergelijk onderzoek </w:t>
      </w:r>
      <w:r>
        <w:t xml:space="preserve">op </w:t>
      </w:r>
      <w:r w:rsidRPr="00EB14A6">
        <w:t xml:space="preserve">korte termijn kunnen uitvoeren. Hoe mooi zou het niet zijn als onze rijkdom en water ook de rijkdom </w:t>
      </w:r>
      <w:r>
        <w:t>van Wijdemeren</w:t>
      </w:r>
      <w:r w:rsidRPr="00EB14A6">
        <w:t xml:space="preserve"> zou worden</w:t>
      </w:r>
      <w:r>
        <w:t>.</w:t>
      </w:r>
      <w:r w:rsidRPr="00EB14A6">
        <w:t xml:space="preserve"> </w:t>
      </w:r>
      <w:r>
        <w:t>V</w:t>
      </w:r>
      <w:r w:rsidRPr="00EB14A6">
        <w:t>oor</w:t>
      </w:r>
      <w:r>
        <w:t>zitter,</w:t>
      </w:r>
      <w:r w:rsidRPr="00EB14A6">
        <w:t xml:space="preserve"> collega'</w:t>
      </w:r>
      <w:r>
        <w:t>s zoa</w:t>
      </w:r>
      <w:r w:rsidRPr="00EB14A6">
        <w:t xml:space="preserve">ls </w:t>
      </w:r>
      <w:r>
        <w:t xml:space="preserve">u </w:t>
      </w:r>
      <w:r w:rsidRPr="00EB14A6">
        <w:t>van D66 gewend bent, stellen we ons altijd constructief</w:t>
      </w:r>
      <w:r>
        <w:t xml:space="preserve"> op</w:t>
      </w:r>
      <w:r w:rsidRPr="00EB14A6">
        <w:t xml:space="preserve">. Een toekomst </w:t>
      </w:r>
      <w:r>
        <w:t>ge</w:t>
      </w:r>
      <w:r w:rsidRPr="00EB14A6">
        <w:t>richt op deze begroting, beoordelen wij als een noodzakelijke overgangsfase. Is er de komende jaren moeten bijstellen en het onderdeel concretiseren en we zullen ons dan ook positief opstellen</w:t>
      </w:r>
      <w:r>
        <w:t>. C</w:t>
      </w:r>
      <w:r w:rsidRPr="00EB14A6">
        <w:t>ollega's</w:t>
      </w:r>
      <w:r>
        <w:t xml:space="preserve"> </w:t>
      </w:r>
      <w:r w:rsidRPr="00EB14A6">
        <w:t>nu is het essentieel dat er een einde komt aan preventief provinciaal toezicht. Dat evenwicht in het financieel miljard plan gerespecteerd blijft. En D66 heeft vertrouwen in deze ontwikkeling. Ik denk dat</w:t>
      </w:r>
      <w:r>
        <w:t xml:space="preserve"> ik</w:t>
      </w:r>
      <w:r w:rsidRPr="00EB14A6">
        <w:t xml:space="preserve"> niet goed tijd </w:t>
      </w:r>
      <w:r>
        <w:t xml:space="preserve">heb voor de dictums. </w:t>
      </w:r>
    </w:p>
    <w:p w14:paraId="0FC12025" w14:textId="66712F2E" w:rsidR="00EE39E9" w:rsidRDefault="00EE39E9" w:rsidP="00777D15">
      <w:r w:rsidRPr="006533E8">
        <w:rPr>
          <w:u w:val="single"/>
        </w:rPr>
        <w:t>De voorzitter</w:t>
      </w:r>
      <w:r w:rsidRPr="00EB14A6">
        <w:t xml:space="preserve">: </w:t>
      </w:r>
      <w:r>
        <w:t xml:space="preserve">U </w:t>
      </w:r>
      <w:r w:rsidRPr="00EB14A6">
        <w:t>mag ze even opnoemen. Dat hebben we afgesproken. Souplesse</w:t>
      </w:r>
      <w:r>
        <w:t>,</w:t>
      </w:r>
      <w:r w:rsidRPr="00EB14A6">
        <w:t xml:space="preserve"> </w:t>
      </w:r>
      <w:r>
        <w:t xml:space="preserve">u </w:t>
      </w:r>
      <w:r w:rsidRPr="00EB14A6">
        <w:t xml:space="preserve">had nog vijf seconden over maar </w:t>
      </w:r>
      <w:r>
        <w:t xml:space="preserve">u </w:t>
      </w:r>
      <w:r w:rsidRPr="00EB14A6">
        <w:t>krijgt iets meer dan vijf seconden.</w:t>
      </w:r>
      <w:r>
        <w:t xml:space="preserve"> M</w:t>
      </w:r>
      <w:r w:rsidRPr="00EB14A6">
        <w:t xml:space="preserve">aar leest </w:t>
      </w:r>
      <w:r>
        <w:t xml:space="preserve">u </w:t>
      </w:r>
      <w:r w:rsidRPr="00EB14A6">
        <w:t>heel kort daar nog even voo</w:t>
      </w:r>
      <w:r>
        <w:t>r.</w:t>
      </w:r>
    </w:p>
    <w:p w14:paraId="7EFAEC8D" w14:textId="03A2E265" w:rsidR="00EE39E9" w:rsidRPr="00EB14A6" w:rsidRDefault="00EE39E9" w:rsidP="00777D15">
      <w:r w:rsidRPr="00B74BD7">
        <w:rPr>
          <w:u w:val="single"/>
        </w:rPr>
        <w:t>De heer Roosenschoon</w:t>
      </w:r>
      <w:r w:rsidRPr="00EB14A6">
        <w:t xml:space="preserve">: </w:t>
      </w:r>
      <w:r>
        <w:t>Ik heb nog vijf seconden. Er moet geen</w:t>
      </w:r>
      <w:r w:rsidRPr="00EB14A6">
        <w:t xml:space="preserve"> trap o</w:t>
      </w:r>
      <w:r>
        <w:t>p</w:t>
      </w:r>
      <w:r w:rsidRPr="00EB14A6">
        <w:t xml:space="preserve"> m</w:t>
      </w:r>
      <w:r>
        <w:t>aar</w:t>
      </w:r>
      <w:r w:rsidRPr="00EB14A6">
        <w:t xml:space="preserve"> trap af.</w:t>
      </w:r>
      <w:r>
        <w:t xml:space="preserve"> </w:t>
      </w:r>
      <w:r w:rsidRPr="00EB14A6">
        <w:t>We</w:t>
      </w:r>
      <w:r>
        <w:t xml:space="preserve"> ver</w:t>
      </w:r>
      <w:r w:rsidRPr="00EB14A6">
        <w:t>zoeken het college om de jaarlijks stijg</w:t>
      </w:r>
      <w:r>
        <w:t>ing</w:t>
      </w:r>
      <w:r w:rsidRPr="00EB14A6">
        <w:t xml:space="preserve"> </w:t>
      </w:r>
      <w:r>
        <w:t>va</w:t>
      </w:r>
      <w:r w:rsidRPr="00EB14A6">
        <w:t xml:space="preserve">n de </w:t>
      </w:r>
      <w:r>
        <w:t>OZB</w:t>
      </w:r>
      <w:r w:rsidRPr="00EB14A6">
        <w:t xml:space="preserve"> van 2025 terug te brengen tot drie procent in </w:t>
      </w:r>
      <w:r>
        <w:t>20</w:t>
      </w:r>
      <w:r w:rsidRPr="00EB14A6">
        <w:t>25</w:t>
      </w:r>
      <w:r>
        <w:t>,</w:t>
      </w:r>
      <w:r w:rsidRPr="00EB14A6">
        <w:t xml:space="preserve"> twee procent en </w:t>
      </w:r>
      <w:r>
        <w:t>20</w:t>
      </w:r>
      <w:r w:rsidRPr="00EB14A6">
        <w:t xml:space="preserve">26 en één procent in </w:t>
      </w:r>
      <w:r>
        <w:t>20</w:t>
      </w:r>
      <w:r w:rsidRPr="00EB14A6">
        <w:t xml:space="preserve">27. En dit ons uitgangspunt mee te nemen </w:t>
      </w:r>
      <w:r>
        <w:t>in de tweede begrotingswijziging</w:t>
      </w:r>
      <w:r w:rsidRPr="00EB14A6">
        <w:t xml:space="preserve"> </w:t>
      </w:r>
      <w:r>
        <w:t>20</w:t>
      </w:r>
      <w:r w:rsidRPr="00EB14A6">
        <w:t>24</w:t>
      </w:r>
      <w:r>
        <w:t>.</w:t>
      </w:r>
      <w:r w:rsidRPr="00EB14A6">
        <w:t xml:space="preserve"> </w:t>
      </w:r>
      <w:r>
        <w:t>L</w:t>
      </w:r>
      <w:r w:rsidRPr="00EB14A6">
        <w:t>okaal leren</w:t>
      </w:r>
      <w:r>
        <w:t>, we</w:t>
      </w:r>
      <w:r w:rsidRPr="00EB14A6">
        <w:t xml:space="preserve"> </w:t>
      </w:r>
      <w:r>
        <w:t>verz</w:t>
      </w:r>
      <w:r w:rsidRPr="00EB14A6">
        <w:t>oeken het college om snel mogelijk</w:t>
      </w:r>
      <w:r>
        <w:t xml:space="preserve"> en</w:t>
      </w:r>
      <w:r w:rsidRPr="00EB14A6">
        <w:t xml:space="preserve"> toch uiterlijk </w:t>
      </w:r>
      <w:r>
        <w:t>i</w:t>
      </w:r>
      <w:r w:rsidRPr="00EB14A6">
        <w:t xml:space="preserve">n het eerste kwartaal </w:t>
      </w:r>
      <w:r>
        <w:t>van 20</w:t>
      </w:r>
      <w:r w:rsidRPr="00EB14A6">
        <w:t>24 te zorgen voor de plaatsing van vier noodloka</w:t>
      </w:r>
      <w:r>
        <w:t xml:space="preserve">len </w:t>
      </w:r>
      <w:r w:rsidRPr="00EB14A6">
        <w:t>op</w:t>
      </w:r>
      <w:r>
        <w:t xml:space="preserve"> het</w:t>
      </w:r>
      <w:r w:rsidRPr="00EB14A6">
        <w:t xml:space="preserve"> terrein van </w:t>
      </w:r>
      <w:r>
        <w:t>D</w:t>
      </w:r>
      <w:r w:rsidRPr="00EB14A6">
        <w:t>e Linde school en daartoe alle voorbereidende maatregelen voorzieningen te treffen en de kosten daarvan ten laste te brengen van de voorziening</w:t>
      </w:r>
      <w:r>
        <w:t xml:space="preserve"> t</w:t>
      </w:r>
      <w:r w:rsidRPr="00EB14A6">
        <w:t xml:space="preserve">weede IKC </w:t>
      </w:r>
      <w:r>
        <w:t>N</w:t>
      </w:r>
      <w:r w:rsidRPr="00EB14A6">
        <w:t>ieuw</w:t>
      </w:r>
      <w:r>
        <w:t>-</w:t>
      </w:r>
      <w:r w:rsidRPr="00EB14A6">
        <w:t xml:space="preserve"> </w:t>
      </w:r>
      <w:r>
        <w:t>L</w:t>
      </w:r>
      <w:r w:rsidRPr="00EB14A6">
        <w:t>oo</w:t>
      </w:r>
      <w:r>
        <w:t>s</w:t>
      </w:r>
      <w:r w:rsidRPr="00EB14A6">
        <w:t>drecht</w:t>
      </w:r>
      <w:r>
        <w:t>.</w:t>
      </w:r>
      <w:r w:rsidRPr="00EB14A6">
        <w:t xml:space="preserve"> </w:t>
      </w:r>
      <w:r>
        <w:t>I</w:t>
      </w:r>
      <w:r w:rsidRPr="00EB14A6">
        <w:t xml:space="preserve">soleren. We </w:t>
      </w:r>
      <w:r>
        <w:t>ver</w:t>
      </w:r>
      <w:r w:rsidRPr="00EB14A6">
        <w:t>zoeken het college na in werking treden van de omgeving</w:t>
      </w:r>
      <w:r>
        <w:t>s</w:t>
      </w:r>
      <w:r w:rsidRPr="00EB14A6">
        <w:t xml:space="preserve">wet de </w:t>
      </w:r>
      <w:r>
        <w:t>raad</w:t>
      </w:r>
      <w:r w:rsidRPr="00EB14A6">
        <w:t xml:space="preserve"> een voorstel te doen waarmee het mogelijk wordt buiten isolatie tot een totale dik van 25 centimeter</w:t>
      </w:r>
      <w:r>
        <w:t xml:space="preserve"> m</w:t>
      </w:r>
      <w:r w:rsidRPr="00EB14A6">
        <w:t xml:space="preserve">et inbegrip van afweging aan te brengen </w:t>
      </w:r>
      <w:r>
        <w:t>en dit</w:t>
      </w:r>
      <w:r w:rsidRPr="00EB14A6">
        <w:t xml:space="preserve"> vrij te stellen van het aanvragen van een omgevingsvergunning</w:t>
      </w:r>
      <w:r>
        <w:t>.</w:t>
      </w:r>
      <w:r w:rsidRPr="00EB14A6">
        <w:t xml:space="preserve"> </w:t>
      </w:r>
      <w:r>
        <w:t>W</w:t>
      </w:r>
      <w:r w:rsidRPr="00EB14A6">
        <w:t>erkelijke waarde</w:t>
      </w:r>
      <w:r>
        <w:t xml:space="preserve">n we </w:t>
      </w:r>
      <w:r w:rsidRPr="00EB14A6">
        <w:t>verzoek</w:t>
      </w:r>
      <w:r>
        <w:t>en</w:t>
      </w:r>
      <w:r w:rsidRPr="00EB14A6">
        <w:t xml:space="preserve"> het college de mogelijkheid onderzoek om bij het vaststellen van de tarieven van de forensenbelasting voor niet</w:t>
      </w:r>
      <w:r>
        <w:t>-</w:t>
      </w:r>
      <w:r w:rsidRPr="00EB14A6">
        <w:t xml:space="preserve">permanent bewoonbare woningen verhoogd tarief ingesteld kan worden van 0,5 procent van </w:t>
      </w:r>
      <w:r>
        <w:t>OZB</w:t>
      </w:r>
      <w:r w:rsidRPr="00EB14A6">
        <w:t xml:space="preserve"> waarde voor woningen met een waarde van meer dan 500.000 euro. Meer mogen wonen </w:t>
      </w:r>
      <w:r>
        <w:t>we ver</w:t>
      </w:r>
      <w:r w:rsidRPr="00EB14A6">
        <w:t xml:space="preserve">zoeken het college in het kader van de inwerkingtreding </w:t>
      </w:r>
      <w:r>
        <w:t>om</w:t>
      </w:r>
      <w:r w:rsidRPr="00EB14A6">
        <w:t>geving</w:t>
      </w:r>
      <w:r>
        <w:t>s</w:t>
      </w:r>
      <w:r w:rsidRPr="00EB14A6">
        <w:t xml:space="preserve">wet bij de </w:t>
      </w:r>
      <w:r>
        <w:t>GS</w:t>
      </w:r>
      <w:r w:rsidRPr="00EB14A6">
        <w:t xml:space="preserve"> van Noord</w:t>
      </w:r>
      <w:r>
        <w:t>-</w:t>
      </w:r>
      <w:r w:rsidRPr="00EB14A6">
        <w:t xml:space="preserve">Holland </w:t>
      </w:r>
      <w:r>
        <w:t xml:space="preserve">er </w:t>
      </w:r>
      <w:r w:rsidRPr="00EB14A6">
        <w:t>op aan te dringen spits in functiewijziging en boerderijen in meer dan twee woningen in de provinciale regelgeving mogelijk te maken</w:t>
      </w:r>
      <w:r>
        <w:t>.</w:t>
      </w:r>
      <w:r w:rsidRPr="00EB14A6">
        <w:t xml:space="preserve"> </w:t>
      </w:r>
      <w:r>
        <w:t>D</w:t>
      </w:r>
      <w:r w:rsidRPr="00EB14A6">
        <w:t xml:space="preserve">an van soepfabriek tot woongemeenschap </w:t>
      </w:r>
      <w:r>
        <w:t>we verz</w:t>
      </w:r>
      <w:r w:rsidRPr="00EB14A6">
        <w:t xml:space="preserve">oeken het college </w:t>
      </w:r>
      <w:r>
        <w:t>zo</w:t>
      </w:r>
      <w:r w:rsidRPr="00EB14A6">
        <w:t xml:space="preserve"> spoedig </w:t>
      </w:r>
      <w:r>
        <w:t xml:space="preserve">mogelijk </w:t>
      </w:r>
      <w:r w:rsidRPr="00EB14A6">
        <w:t>te starten met de verkoop procedure van het gemeentehuis zoals we eerder gezegd in de rest van de tekst</w:t>
      </w:r>
      <w:r>
        <w:t>.</w:t>
      </w:r>
      <w:r w:rsidRPr="00EB14A6">
        <w:t xml:space="preserve"> </w:t>
      </w:r>
      <w:r>
        <w:t>D</w:t>
      </w:r>
      <w:r w:rsidRPr="00EB14A6">
        <w:t>e groene dorpen in een blauwgroene parel</w:t>
      </w:r>
      <w:r>
        <w:t>. We verz</w:t>
      </w:r>
      <w:r w:rsidRPr="00EB14A6">
        <w:t>oeken het college een inventarisatie uit te voeren van beeldbepalende en belangwekkende bomen en groenstructuren met een oppervlakte vanaf 500 vierkante meter en voor inventarisatie</w:t>
      </w:r>
      <w:r>
        <w:t>,</w:t>
      </w:r>
      <w:r w:rsidRPr="00EB14A6">
        <w:t xml:space="preserve"> ook een beroep te doen op import en expertise van inwoners</w:t>
      </w:r>
      <w:r>
        <w:t>.</w:t>
      </w:r>
      <w:r w:rsidRPr="00EB14A6">
        <w:t xml:space="preserve"> </w:t>
      </w:r>
      <w:r>
        <w:t>D</w:t>
      </w:r>
      <w:r w:rsidRPr="00EB14A6">
        <w:t>an warmte</w:t>
      </w:r>
      <w:r>
        <w:t>,</w:t>
      </w:r>
      <w:r w:rsidRPr="00EB14A6">
        <w:t xml:space="preserve"> water </w:t>
      </w:r>
      <w:r>
        <w:t xml:space="preserve">en </w:t>
      </w:r>
      <w:r w:rsidRPr="00EB14A6">
        <w:t xml:space="preserve">welzijn. Wij </w:t>
      </w:r>
      <w:r>
        <w:t>ver</w:t>
      </w:r>
      <w:r w:rsidRPr="00EB14A6">
        <w:t xml:space="preserve">zoeken het college </w:t>
      </w:r>
      <w:r>
        <w:t>i</w:t>
      </w:r>
      <w:r w:rsidRPr="00EB14A6">
        <w:t xml:space="preserve">n contact te treden met gespecialiseerde partijen </w:t>
      </w:r>
      <w:r>
        <w:t>waar</w:t>
      </w:r>
      <w:r w:rsidRPr="00EB14A6">
        <w:t>onder wetenschappelijke instanties om te onderzoeken</w:t>
      </w:r>
      <w:r>
        <w:t>,</w:t>
      </w:r>
      <w:r w:rsidRPr="00EB14A6">
        <w:t xml:space="preserve"> op welke manier de technische ecologische financiële potentie van de academie in </w:t>
      </w:r>
      <w:r w:rsidR="009019A2">
        <w:t>Wijdemeren</w:t>
      </w:r>
      <w:r>
        <w:t xml:space="preserve"> </w:t>
      </w:r>
      <w:r w:rsidRPr="00EB14A6">
        <w:t>mogelijk is</w:t>
      </w:r>
      <w:r>
        <w:t>.</w:t>
      </w:r>
      <w:r w:rsidRPr="00EB14A6">
        <w:t xml:space="preserve"> </w:t>
      </w:r>
      <w:r>
        <w:t>E</w:t>
      </w:r>
      <w:r w:rsidRPr="00EB14A6">
        <w:t>n te onderzoeken welke en zo ja welke financieri</w:t>
      </w:r>
      <w:r>
        <w:t>ngsm</w:t>
      </w:r>
      <w:r w:rsidRPr="00EB14A6">
        <w:t>ogelijkhed</w:t>
      </w:r>
      <w:r>
        <w:t>en</w:t>
      </w:r>
      <w:r w:rsidRPr="00EB14A6">
        <w:t xml:space="preserve"> of subsidies hiervoor beschikbaar zijn. Tot zover voor</w:t>
      </w:r>
      <w:r>
        <w:t>zitter.</w:t>
      </w:r>
      <w:r w:rsidRPr="00EB14A6">
        <w:t xml:space="preserve"> </w:t>
      </w:r>
    </w:p>
    <w:p w14:paraId="7C1F210C" w14:textId="77777777" w:rsidR="004E1A20" w:rsidRPr="00EB14A6" w:rsidRDefault="004E1A20" w:rsidP="00777D15">
      <w:r w:rsidRPr="006533E8">
        <w:rPr>
          <w:u w:val="single"/>
        </w:rPr>
        <w:t>De voorzitter</w:t>
      </w:r>
      <w:r w:rsidRPr="00EB14A6">
        <w:t xml:space="preserve">: </w:t>
      </w:r>
      <w:r>
        <w:t>D</w:t>
      </w:r>
      <w:r w:rsidRPr="00EB14A6">
        <w:t>ank u wel.</w:t>
      </w:r>
      <w:r>
        <w:t xml:space="preserve"> </w:t>
      </w:r>
      <w:r w:rsidRPr="00EB14A6">
        <w:t>Dan is aan het woord de ChristenUnie</w:t>
      </w:r>
      <w:r>
        <w:t>, mevrouw Kaper.</w:t>
      </w:r>
    </w:p>
    <w:p w14:paraId="5143BFD2" w14:textId="77777777" w:rsidR="004E1A20" w:rsidRPr="00EB14A6" w:rsidRDefault="004E1A20" w:rsidP="00777D15">
      <w:r w:rsidRPr="006E5471">
        <w:rPr>
          <w:u w:val="single"/>
        </w:rPr>
        <w:lastRenderedPageBreak/>
        <w:t>Mevrouw Kaper</w:t>
      </w:r>
      <w:r w:rsidRPr="006E5471">
        <w:t xml:space="preserve">: </w:t>
      </w:r>
      <w:r>
        <w:t>J</w:t>
      </w:r>
      <w:r w:rsidRPr="00EB14A6">
        <w:t xml:space="preserve">a. Voordat ik begin, moet me iets van het hart. Ik zie dat mevrouw </w:t>
      </w:r>
      <w:r>
        <w:t>V</w:t>
      </w:r>
      <w:r w:rsidRPr="00EB14A6">
        <w:t>an Rijn ChristenUnie blauw draagt en ik CDA groen dus we zouden misschien een kledingruil</w:t>
      </w:r>
      <w:r>
        <w:t xml:space="preserve"> </w:t>
      </w:r>
      <w:r w:rsidRPr="00EB14A6">
        <w:t>kunnen doen</w:t>
      </w:r>
      <w:r>
        <w:t xml:space="preserve"> straks.</w:t>
      </w:r>
    </w:p>
    <w:p w14:paraId="2F22BBDF" w14:textId="77777777" w:rsidR="004E1A20" w:rsidRPr="00EB14A6" w:rsidRDefault="004E1A20" w:rsidP="00777D15">
      <w:r w:rsidRPr="006533E8">
        <w:rPr>
          <w:u w:val="single"/>
        </w:rPr>
        <w:t>De voorzitter</w:t>
      </w:r>
      <w:r>
        <w:t xml:space="preserve">: </w:t>
      </w:r>
      <w:r w:rsidRPr="00EB14A6">
        <w:t xml:space="preserve">Ik ga het niet hardop herhalen. Maar de dames komen niet tot een </w:t>
      </w:r>
      <w:r>
        <w:t xml:space="preserve">ruil begrijp ik. </w:t>
      </w:r>
    </w:p>
    <w:p w14:paraId="628E3905" w14:textId="755F5C9F" w:rsidR="004E1A20" w:rsidRDefault="004E1A20" w:rsidP="00777D15">
      <w:r w:rsidRPr="006E5471">
        <w:rPr>
          <w:u w:val="single"/>
        </w:rPr>
        <w:t>Mevrouw Kaper</w:t>
      </w:r>
      <w:r w:rsidRPr="00EB14A6">
        <w:t xml:space="preserve">: </w:t>
      </w:r>
      <w:r>
        <w:t xml:space="preserve">Dank u </w:t>
      </w:r>
      <w:r w:rsidRPr="00EB14A6">
        <w:t xml:space="preserve">voorzitter. De campagne voor de </w:t>
      </w:r>
      <w:r>
        <w:t>T</w:t>
      </w:r>
      <w:r w:rsidRPr="00EB14A6">
        <w:t xml:space="preserve">weede Kamerverkiezingen is in volle gang en dat gaat aan niemand voorbij. De ChristenUnie heeft gekozen voor de slogan geloof in de samenleving en bij onze samenleving. Hier in Wijdemeren wil ik stilstaan. Want samen wonen we in onze dorpen en vormen we een gemeenschap. We ontmoeten elkaar op het schoolplein, in de kerk, bij de voetbalclub en in het theater en onze samenleving is heel divers. Een deel van onze inwoners heeft het financieel goed. Heel goed zelfs en dat is een zege, maar steeds meer mensen hebben het financieel moeilijk. Een deel van onze inwoners is gezond van lijf en leden. Ze zijn in staat om te werken en te sporten, te reizen en hopelijk hebben ze af en toe tijd om voor anderen te zorgen. Een ander deel heeft zorg nodig, is mentaal of fysiek niet gezond en daardoor afhankelijk van zorgaanbieders en mantelzorgers. Preventie en goede zorg kunnen het verschil maken. En de Christunie is ook blij met de inzet voor gezond </w:t>
      </w:r>
      <w:r>
        <w:t>Wijdemeren</w:t>
      </w:r>
      <w:r w:rsidRPr="00EB14A6">
        <w:t xml:space="preserve"> en de kansrijke start. Maar het leven en ook onze gezondheid zijn niet altijd maakbaar. We komen elkaar tegen in de supermarkt</w:t>
      </w:r>
      <w:r>
        <w:t>,</w:t>
      </w:r>
      <w:r w:rsidRPr="00EB14A6">
        <w:t xml:space="preserve"> in de wachtkamer bij de dokter</w:t>
      </w:r>
      <w:r>
        <w:t>,</w:t>
      </w:r>
      <w:r w:rsidRPr="00EB14A6">
        <w:t xml:space="preserve"> of hier aan de balie van het gemeentehuis. En samen maken we die gemeenschap sterker. Voor de ChristenUnie is het van wezenlijk belang dat iedereen zich in die samenleving gezien en gehoord voelt. En dat we voor elkaar zorgen. De bekende koning Salomo</w:t>
      </w:r>
      <w:r>
        <w:t>n</w:t>
      </w:r>
      <w:r w:rsidRPr="00EB14A6">
        <w:t xml:space="preserve"> schreef in de derde eeuw voor Christus in het boek </w:t>
      </w:r>
      <w:r>
        <w:t>P</w:t>
      </w:r>
      <w:r w:rsidRPr="00EB14A6">
        <w:t>rediker je kunt maar beter met zijn tweeën zijn dan alleen</w:t>
      </w:r>
      <w:r>
        <w:t>,</w:t>
      </w:r>
      <w:r w:rsidRPr="00EB14A6">
        <w:t xml:space="preserve"> want samen bereik je meer dan in je eentje en als een van beiden valt, dan helpt de ander hem weer overeind. Maar als je alleen bent kan niemand hier meer overeind helpen. Nou. Na deze stichtelijke woorden wil ik het over de begroting hebben die voor ons ligt want achter de cijfers gaat een wereld schuil wanneer deze begroting wordt goedgekeurd, kan het sociaal wijkteam inwoners verder helpen. Kunnen mensen onze openbare ruimte onderhouden. Kan de organisatie worden versterkt en de dienstverlening worden verbeterd. Dat is tenminste de belofte van dit college. Maar het vertrouwen in de kracht van deze gemeente heeft de afgelopen jaren een forse deuk opgelopen en met het voorleggen van deze begroting vraagt het college opnieuw vertrouwen. </w:t>
      </w:r>
      <w:r>
        <w:t>DorpsBelangen</w:t>
      </w:r>
      <w:r w:rsidRPr="00EB14A6">
        <w:t xml:space="preserve"> sprak daar ook al over en dat is een grote vraag. Ik hoop en ik hoor ook graag de reactie van het college dat het college zich realiseert</w:t>
      </w:r>
      <w:r>
        <w:t xml:space="preserve"> h</w:t>
      </w:r>
      <w:r w:rsidRPr="00EB14A6">
        <w:t xml:space="preserve">oeveel vertrouwen er van ons als </w:t>
      </w:r>
      <w:r>
        <w:t>raad</w:t>
      </w:r>
      <w:r w:rsidRPr="00EB14A6">
        <w:t xml:space="preserve"> wordt gevraagd, want over de niet</w:t>
      </w:r>
      <w:r>
        <w:t>-</w:t>
      </w:r>
      <w:r w:rsidRPr="00EB14A6">
        <w:t>concrete plannen en de haalbaarheid van alle ambities zijn veel vragen gesteld. Waar we niet altijd heldere antwoorden op hebben gekregen en wij verwachten dan ook dat de komende maanden de plannen wel concreet worden. Zoals eerder gezegd zullen wij als ChristenUnie met name de ombuiging schuine streep bezuiniging op het sociaal domein kritisch volgen. In onze aangenomen motie stond dat deze geen negatieve gevolgen voor onze inwoners mag hebben. Mevrouw van Rijn sprak daar ook al over en daar houden wij dus het college ook aan</w:t>
      </w:r>
      <w:r>
        <w:t>.</w:t>
      </w:r>
      <w:r w:rsidRPr="00EB14A6">
        <w:t xml:space="preserve"> </w:t>
      </w:r>
      <w:r>
        <w:t>D</w:t>
      </w:r>
      <w:r w:rsidRPr="00EB14A6">
        <w:t>e lasten van onze inwoners en ondernemers stijgen fors en het verwijt klinkt dat de inwoners opdraaien voor de financiële en bestuurlijke narigheid</w:t>
      </w:r>
      <w:r>
        <w:t xml:space="preserve"> v</w:t>
      </w:r>
      <w:r w:rsidRPr="00EB14A6">
        <w:t>an de laatste jaren. En dat begrijpen we als ChristenUnie heel erg goed. Maar door de suggestie te wekken dat we de luxe hebben om deze verhogingen fors terug te draaien doen we ook geen recht aan de ernst van de situatie, want we staan nog steeds onder financieel toezicht en de provincie verwacht dat we ingrijpende maatregelen nemen om de komende jaren gezond te worden. En wat de ChristenUnie betreft doen we dat niet in eerste instantie om een aantrekkelijke fusiepartner te worden</w:t>
      </w:r>
      <w:r>
        <w:t>.</w:t>
      </w:r>
      <w:r w:rsidRPr="00EB14A6">
        <w:t xml:space="preserve"> </w:t>
      </w:r>
      <w:r>
        <w:t>W</w:t>
      </w:r>
      <w:r w:rsidRPr="00EB14A6">
        <w:t>e doen het in eerste instantie om recht te doen aan onze inwoners</w:t>
      </w:r>
      <w:r>
        <w:t>.</w:t>
      </w:r>
      <w:r w:rsidRPr="00EB14A6">
        <w:t xml:space="preserve"> </w:t>
      </w:r>
      <w:r>
        <w:t>W</w:t>
      </w:r>
      <w:r w:rsidRPr="00EB14A6">
        <w:t>ant onze inwoners en de ondernemers hebben een gemeente nodig en hebben recht op een gemeentelijke organisatie en een gemeentebestuur die simpelweg beschikbaar is</w:t>
      </w:r>
      <w:r>
        <w:t>,</w:t>
      </w:r>
      <w:r w:rsidRPr="00EB14A6">
        <w:t xml:space="preserve"> die de taken naar behoren uitvoert en zich dienstbaar opstelt. En daar waar de partijen nu toch voor lastenverlichting pleiten zijn wij </w:t>
      </w:r>
      <w:r>
        <w:t>al</w:t>
      </w:r>
      <w:r w:rsidRPr="00EB14A6">
        <w:t>s ChristenUnie benieuwd naar de argumentatie en de financiële dekking en ook naar de reactie van het college daarop</w:t>
      </w:r>
      <w:r>
        <w:t>.</w:t>
      </w:r>
      <w:r w:rsidRPr="00EB14A6">
        <w:t xml:space="preserve"> </w:t>
      </w:r>
      <w:r>
        <w:t>D</w:t>
      </w:r>
      <w:r w:rsidRPr="00EB14A6">
        <w:t>e verhoging van de toeristenbelasting</w:t>
      </w:r>
      <w:r>
        <w:t>, a</w:t>
      </w:r>
      <w:r w:rsidRPr="00EB14A6">
        <w:t>antal collega's besteed</w:t>
      </w:r>
      <w:r>
        <w:t>de</w:t>
      </w:r>
      <w:r w:rsidRPr="00EB14A6">
        <w:t xml:space="preserve"> daar ook aandacht aan. En hoe dat met de sector is besproken, slechts niet </w:t>
      </w:r>
      <w:r w:rsidRPr="00EB14A6">
        <w:lastRenderedPageBreak/>
        <w:t>besproken verdient wederom geen schoonheidsprijs. Die gang van zaken stoort ons. We zien uit naar een reactie van de wethouder op de recente brief</w:t>
      </w:r>
      <w:r>
        <w:t>. De</w:t>
      </w:r>
      <w:r w:rsidRPr="00EB14A6">
        <w:t xml:space="preserve"> ChristenUnie gelooft in een samenleving waarin de sterkste schouders de zwaarste lasten dragen, een samenleving waarin we elkaar helpen. Want niet voor iedereen in onze dorpen is die lastenverzwaring een probleem. Laten we daar ook eerlijk over zijn. Tijdens de algemene politieke beschouwingen in december vorig jaar zei ik mensen die het al moeilijk hebben mogen niet de dupe worden van de situatie waarin we als gemeente zitten</w:t>
      </w:r>
      <w:r>
        <w:t xml:space="preserve"> e</w:t>
      </w:r>
      <w:r w:rsidRPr="00EB14A6">
        <w:t>n dat vinden wij nog steeds</w:t>
      </w:r>
      <w:r>
        <w:t>.</w:t>
      </w:r>
      <w:r w:rsidRPr="00EB14A6">
        <w:t xml:space="preserve"> </w:t>
      </w:r>
      <w:r>
        <w:t>E</w:t>
      </w:r>
      <w:r w:rsidRPr="00EB14A6">
        <w:t xml:space="preserve">n daarom dienen we samen met D66 en </w:t>
      </w:r>
      <w:r>
        <w:t>Groep Goetheer</w:t>
      </w:r>
      <w:r w:rsidRPr="00EB14A6">
        <w:t xml:space="preserve"> het amendement ver</w:t>
      </w:r>
      <w:r>
        <w:t>zacht</w:t>
      </w:r>
      <w:r w:rsidRPr="00EB14A6">
        <w:t xml:space="preserve"> de lastenstijging voor minima in, want deze mensen worden fors geraakt. En het besluit luidt de huidige inkomensgrens voor de bijzondere bijstand en of de minima regelingen. Dat is dan exclusief de energietoeslag van 120 procent van de bijstandsnorm te verhogen naar 130 procent van de bijstandsnorm</w:t>
      </w:r>
      <w:r>
        <w:t>.</w:t>
      </w:r>
      <w:r w:rsidRPr="00EB14A6">
        <w:t xml:space="preserve"> </w:t>
      </w:r>
      <w:r>
        <w:t>E</w:t>
      </w:r>
      <w:r w:rsidRPr="00EB14A6">
        <w:t>n wanneer dit amendement wordt aangenomen zullen naar schatting 250 personen extra in aanmerking komen voor de minima regelingen en dat maakt voor hen een enorm verschil</w:t>
      </w:r>
      <w:r>
        <w:t>.</w:t>
      </w:r>
      <w:r w:rsidRPr="00EB14A6">
        <w:t xml:space="preserve"> </w:t>
      </w:r>
      <w:r>
        <w:t>M</w:t>
      </w:r>
      <w:r w:rsidRPr="00EB14A6">
        <w:t>orgen op vrijdag 10 november is het de dag van de mantelzorg en deze week zijn er</w:t>
      </w:r>
      <w:r>
        <w:t xml:space="preserve"> </w:t>
      </w:r>
      <w:r w:rsidRPr="00EB14A6">
        <w:t>in Wijdemeren allerlei activiteiten georganiseerd</w:t>
      </w:r>
      <w:r>
        <w:t>.</w:t>
      </w:r>
      <w:r w:rsidRPr="00EB14A6">
        <w:t xml:space="preserve"> </w:t>
      </w:r>
      <w:r>
        <w:t>W</w:t>
      </w:r>
      <w:r w:rsidRPr="00EB14A6">
        <w:t>anneer we het bij de ChristenUnie over de kracht van de samenleving hebbe</w:t>
      </w:r>
      <w:r>
        <w:t>n, h</w:t>
      </w:r>
      <w:r w:rsidRPr="00EB14A6">
        <w:t>ebben we het ook over onze mantelzorgers</w:t>
      </w:r>
      <w:r>
        <w:t>.</w:t>
      </w:r>
      <w:r w:rsidRPr="00EB14A6">
        <w:t xml:space="preserve"> </w:t>
      </w:r>
      <w:r>
        <w:t>W</w:t>
      </w:r>
      <w:r w:rsidRPr="00EB14A6">
        <w:t xml:space="preserve">ant één op de drie Nederlanders van 16 jaar en ouder is mantelzorger en het merendeel daarvan heeft naast deze taak een baan en bijna de helft van alle mantelzorgers worstelt met de regeldruk. En dat is iets wat ook landelijk aangepakt moet worden en waar we ons </w:t>
      </w:r>
      <w:r>
        <w:t>als</w:t>
      </w:r>
      <w:r w:rsidRPr="00EB14A6">
        <w:t xml:space="preserve"> ChristenUnie voor inzetten. Gemeenten kunnen hun mantelzorgers waarderen met een jaarlijks geldbedrag</w:t>
      </w:r>
      <w:r>
        <w:t>,</w:t>
      </w:r>
      <w:r w:rsidRPr="00EB14A6">
        <w:t xml:space="preserve"> de mantelzorg waardering en die waardering komt in steeds meer gemeenten onder druk te staan of wordt wegbezuinigd. Dat in een tijd dat we juist steeds meer op die mantelzorgers leunen. In 2017 was de mantelzorg waardering in Wijdemeren nog 200 euro en die is inmiddels gedaald naar 50 euro. In omliggende gemeenten, zoals Hilversum en Gooise </w:t>
      </w:r>
      <w:r>
        <w:t>M</w:t>
      </w:r>
      <w:r w:rsidRPr="00EB14A6">
        <w:t>eren is het een bedrag van 150 euro. En dat is de moeite van het aanvragen waard</w:t>
      </w:r>
      <w:r>
        <w:t xml:space="preserve">, </w:t>
      </w:r>
      <w:r w:rsidRPr="00EB14A6">
        <w:t>want mantelzorgers zijn van onschatbare waarde voor onze gemeenschap en deze waardering geeft een stukje erkenning voor wat mantelzorgers voor hun naasten en daarmee voor de samenleving betekenen. En daarom dienen we samen met D66 het amendement meer waardering voor onze mantelzorgers in, met als besluitpunt de mantelzorg waardering te verhogen van 50 naar 150 euro en de financiële dekking staat in het voorstel. Wij hopen natuurlijk op uw brede steun voor beide amendementen. En tot slot herhaal ik deze woorden van koning Salomo</w:t>
      </w:r>
      <w:r>
        <w:t>n</w:t>
      </w:r>
      <w:r w:rsidRPr="00EB14A6">
        <w:t>. Samen bereik je meer dan in je eentje we hebben elkaar nodig in Wijdemeren</w:t>
      </w:r>
      <w:r>
        <w:t>.</w:t>
      </w:r>
      <w:r w:rsidRPr="00EB14A6">
        <w:t xml:space="preserve"> </w:t>
      </w:r>
      <w:r>
        <w:t>F</w:t>
      </w:r>
      <w:r w:rsidRPr="00EB14A6">
        <w:t>amilieleden</w:t>
      </w:r>
      <w:r>
        <w:t>,</w:t>
      </w:r>
      <w:r w:rsidRPr="00EB14A6">
        <w:t xml:space="preserve"> vrienden en buren</w:t>
      </w:r>
      <w:r>
        <w:t>,</w:t>
      </w:r>
      <w:r w:rsidRPr="00EB14A6">
        <w:t xml:space="preserve"> collega's</w:t>
      </w:r>
      <w:r>
        <w:t>,</w:t>
      </w:r>
      <w:r w:rsidRPr="00EB14A6">
        <w:t xml:space="preserve"> kerken en kunstenaars</w:t>
      </w:r>
      <w:r>
        <w:t>. D</w:t>
      </w:r>
      <w:r w:rsidRPr="00EB14A6">
        <w:t>e gemeente en onze inwoners</w:t>
      </w:r>
      <w:r>
        <w:t>,</w:t>
      </w:r>
      <w:r w:rsidRPr="00EB14A6">
        <w:t xml:space="preserve"> het bestuur, de ambtelijke organisatie en de </w:t>
      </w:r>
      <w:r>
        <w:t>raad</w:t>
      </w:r>
      <w:r w:rsidRPr="00EB14A6">
        <w:t>. Want samen komen we verder. Dank</w:t>
      </w:r>
      <w:r>
        <w:t xml:space="preserve"> </w:t>
      </w:r>
      <w:r w:rsidRPr="00EB14A6">
        <w:t>u</w:t>
      </w:r>
      <w:r>
        <w:t xml:space="preserve"> </w:t>
      </w:r>
      <w:r w:rsidRPr="00EB14A6">
        <w:t>wel</w:t>
      </w:r>
      <w:r>
        <w:t xml:space="preserve">. </w:t>
      </w:r>
    </w:p>
    <w:p w14:paraId="052E5AF3" w14:textId="77777777" w:rsidR="004E1A20" w:rsidRPr="00EB14A6" w:rsidRDefault="004E1A20" w:rsidP="00777D15">
      <w:r w:rsidRPr="006533E8">
        <w:rPr>
          <w:u w:val="single"/>
        </w:rPr>
        <w:t>De voorzitter</w:t>
      </w:r>
      <w:r w:rsidRPr="00EB14A6">
        <w:t xml:space="preserve">: </w:t>
      </w:r>
      <w:r>
        <w:t>D</w:t>
      </w:r>
      <w:r w:rsidRPr="00EB14A6">
        <w:t>ank</w:t>
      </w:r>
      <w:r>
        <w:t xml:space="preserve"> </w:t>
      </w:r>
      <w:r w:rsidRPr="00EB14A6">
        <w:t>u</w:t>
      </w:r>
      <w:r>
        <w:t xml:space="preserve"> </w:t>
      </w:r>
      <w:r w:rsidRPr="00EB14A6">
        <w:t xml:space="preserve">wel en is aan het laatst in </w:t>
      </w:r>
      <w:r>
        <w:t xml:space="preserve">de </w:t>
      </w:r>
      <w:r w:rsidRPr="00EB14A6">
        <w:t xml:space="preserve">eerste termijn van de </w:t>
      </w:r>
      <w:r>
        <w:t>raad</w:t>
      </w:r>
      <w:r w:rsidRPr="00EB14A6">
        <w:t xml:space="preserve"> aan het woord. De </w:t>
      </w:r>
      <w:r>
        <w:t>Groep Goetheer,</w:t>
      </w:r>
      <w:r w:rsidRPr="00EB14A6">
        <w:t xml:space="preserve"> de heer Goetheer.</w:t>
      </w:r>
    </w:p>
    <w:p w14:paraId="10C54388" w14:textId="38435D9E" w:rsidR="00175622" w:rsidRPr="00EB14A6" w:rsidRDefault="00175622" w:rsidP="00777D15">
      <w:r w:rsidRPr="00B74BD7">
        <w:rPr>
          <w:u w:val="single"/>
        </w:rPr>
        <w:t>De heer Goetheer</w:t>
      </w:r>
      <w:r w:rsidRPr="00EB14A6">
        <w:t xml:space="preserve">: </w:t>
      </w:r>
      <w:r>
        <w:t>V</w:t>
      </w:r>
      <w:r w:rsidRPr="00EB14A6">
        <w:t>oorzitter wat is het een voorrecht om hier vandaag te mogen staan. Nu had ik de afgelopen jaren altijd wel gedacht dat ik hier ooit op deze dag zag zou staan</w:t>
      </w:r>
      <w:r>
        <w:t>,</w:t>
      </w:r>
      <w:r w:rsidRPr="00EB14A6">
        <w:t xml:space="preserve"> maar dan als voorman van </w:t>
      </w:r>
      <w:r>
        <w:t>De Lokale Partij.</w:t>
      </w:r>
      <w:r w:rsidRPr="00EB14A6">
        <w:t xml:space="preserve"> </w:t>
      </w:r>
      <w:r>
        <w:t>D</w:t>
      </w:r>
      <w:r w:rsidRPr="00EB14A6">
        <w:t>ie droom is voorbij</w:t>
      </w:r>
      <w:r>
        <w:t>.</w:t>
      </w:r>
      <w:r w:rsidRPr="00EB14A6">
        <w:t xml:space="preserve"> </w:t>
      </w:r>
      <w:r>
        <w:t>M</w:t>
      </w:r>
      <w:r w:rsidRPr="00EB14A6">
        <w:t>aar mijn droom om ooit een eigen politieke partij te hebben en daarmee de wereld echt een heel wat beter, eerlijker en mooier te kunnen maken. Is in ieder geval al ten dele gelukt, al had ik er veel voor over gehad dat het over het tweede gedeelte zou gaan in plaats van het eerste</w:t>
      </w:r>
      <w:r>
        <w:t>.</w:t>
      </w:r>
      <w:r w:rsidRPr="00EB14A6">
        <w:t xml:space="preserve"> </w:t>
      </w:r>
      <w:r>
        <w:t>M</w:t>
      </w:r>
      <w:r w:rsidRPr="00EB14A6">
        <w:t>ijn eerste algemene beschouwingen 10 minuten spreektijd zonder interruptie</w:t>
      </w:r>
      <w:r>
        <w:t>,</w:t>
      </w:r>
      <w:r w:rsidRPr="00EB14A6">
        <w:t xml:space="preserve"> pers en publiek op de tribune. Hoe gebruik je dan die 10 minuten wat vertel je</w:t>
      </w:r>
      <w:r>
        <w:t>,</w:t>
      </w:r>
      <w:r w:rsidRPr="00EB14A6">
        <w:t xml:space="preserve"> geef je mee? Zodat ze de grootste positieve impact hebben voor onze inwoners. Want wat een jaar is </w:t>
      </w:r>
      <w:r>
        <w:t>het</w:t>
      </w:r>
      <w:r w:rsidRPr="00EB14A6">
        <w:t xml:space="preserve"> namelijk geweest een jaar met geen </w:t>
      </w:r>
      <w:r>
        <w:t>QR-</w:t>
      </w:r>
      <w:r w:rsidRPr="00EB14A6">
        <w:t xml:space="preserve">codes meer, maar </w:t>
      </w:r>
      <w:r>
        <w:t xml:space="preserve">een </w:t>
      </w:r>
      <w:r w:rsidRPr="00EB14A6">
        <w:t>nog lager vertrouwen in de overheid. We wonen ook nog eens in een van de zeer weinige gemeenten in Nederland die onder financieel toezicht staa</w:t>
      </w:r>
      <w:r>
        <w:t>n</w:t>
      </w:r>
      <w:r w:rsidRPr="00EB14A6">
        <w:t xml:space="preserve">. Ook een jaar met drie vertrokken wethouders een nieuwe tijdelijke burgemeester, een coalitie die </w:t>
      </w:r>
      <w:r>
        <w:t xml:space="preserve">het </w:t>
      </w:r>
      <w:r w:rsidRPr="00EB14A6">
        <w:t xml:space="preserve">jaar begon met drie fracties en 12 </w:t>
      </w:r>
      <w:r>
        <w:t>raad</w:t>
      </w:r>
      <w:r w:rsidRPr="00EB14A6">
        <w:t xml:space="preserve">sleden en het jaar eindigt met twee fracties en negen </w:t>
      </w:r>
      <w:r>
        <w:t>raad</w:t>
      </w:r>
      <w:r w:rsidRPr="00EB14A6">
        <w:t xml:space="preserve">sleden. Een jaar met echt heel veel plussen en minnen. Laten we beginnen met wat </w:t>
      </w:r>
      <w:r w:rsidRPr="00EB14A6">
        <w:lastRenderedPageBreak/>
        <w:t>plussen</w:t>
      </w:r>
      <w:r>
        <w:t>,</w:t>
      </w:r>
      <w:r w:rsidRPr="00EB14A6">
        <w:t xml:space="preserve"> we hebben wel wat grote besluiten en stappen met elkaar gezet zeg. Het financieel herstelplan, de beheerplannen, het pre</w:t>
      </w:r>
      <w:r w:rsidR="009019A2">
        <w:t xml:space="preserve"> pre</w:t>
      </w:r>
      <w:r w:rsidRPr="00EB14A6">
        <w:t xml:space="preserve"> fusiebesluit. Of hoe ik het nu ook maar moet noemen maar waarin we wel een duidelijke richting</w:t>
      </w:r>
      <w:r>
        <w:t xml:space="preserve">, richting </w:t>
      </w:r>
      <w:r w:rsidRPr="00EB14A6">
        <w:t xml:space="preserve">fusie hebben afgesproken en nu verder vorm gaan geven en vanavond dan ook een sluitende begroting die op tijd voor ons ligt. </w:t>
      </w:r>
      <w:r>
        <w:t xml:space="preserve">Is al </w:t>
      </w:r>
      <w:r w:rsidRPr="00EB14A6">
        <w:t xml:space="preserve">wat gezegd over hoe </w:t>
      </w:r>
      <w:r>
        <w:t>die</w:t>
      </w:r>
      <w:r w:rsidRPr="00EB14A6">
        <w:t xml:space="preserve"> bij ons naar ons toe kwam maar met een zo realistisch mogelijk perspectief</w:t>
      </w:r>
      <w:r>
        <w:t>,</w:t>
      </w:r>
      <w:r w:rsidRPr="00EB14A6">
        <w:t xml:space="preserve"> een perspectief waar ik zelf ook meer vertrouwen in heb dan voorgaande jaren. Het is soms maar net hoe je naar bestuurskracht kijkt. Op het realistisch perspectief is wel wat af te dingen. En ik zou daar zelfs begrip voor kunnen opbrengen. En op sommige vlakken doe ik dat ook. Maar het moge duidelijk zijn dat voor mij de beantwoording en houding inzake het integraal huisvestingsplan voor de onderwijs </w:t>
      </w:r>
      <w:r>
        <w:t>gebouwen</w:t>
      </w:r>
      <w:r w:rsidRPr="00EB14A6">
        <w:t xml:space="preserve"> mij onvoldoende vertrouwen geeft dit budget of vrij te geven. Mijn voorstel is dan ook om de bedragen die hiermee gemoeid zijn ten goede te laten komen aan het resultaat. Met dien verstande dat wanneer het I</w:t>
      </w:r>
      <w:r>
        <w:t>A</w:t>
      </w:r>
      <w:r w:rsidRPr="00EB14A6">
        <w:t xml:space="preserve">P eindelijk aan de </w:t>
      </w:r>
      <w:r>
        <w:t>raad</w:t>
      </w:r>
      <w:r w:rsidRPr="00EB14A6">
        <w:t xml:space="preserve"> voorligt</w:t>
      </w:r>
      <w:r>
        <w:t>, a</w:t>
      </w:r>
      <w:r w:rsidRPr="00EB14A6">
        <w:t>angezien wij er hopelijk ook nog iets van mogen vinden wij het budget kunnen toekennen</w:t>
      </w:r>
      <w:r>
        <w:t>.</w:t>
      </w:r>
      <w:r w:rsidRPr="00EB14A6">
        <w:t xml:space="preserve"> </w:t>
      </w:r>
      <w:r>
        <w:t>N</w:t>
      </w:r>
      <w:r w:rsidRPr="00EB14A6">
        <w:t xml:space="preserve">atuurlijk zal het college dit ontraden, maar het zou getuigen van een van het zoeken naar samenwerking met een bereidwillige </w:t>
      </w:r>
      <w:r>
        <w:t>raad</w:t>
      </w:r>
      <w:r w:rsidRPr="00EB14A6">
        <w:t xml:space="preserve"> om dat niet te doen. Ook wanneer we kijken naar het sociaal domein, kan ik eigenlijk het heel simpel samenvatten. Als ik samen met wethouder </w:t>
      </w:r>
      <w:r>
        <w:t>Zagt</w:t>
      </w:r>
      <w:r w:rsidRPr="00EB14A6">
        <w:t xml:space="preserve"> drie jaar geleden naar de uitwerking hiervan had gekeken</w:t>
      </w:r>
      <w:r>
        <w:t>,</w:t>
      </w:r>
      <w:r w:rsidRPr="00EB14A6">
        <w:t xml:space="preserve"> dan hadden we het boterzacht genoemd. Vraag aan </w:t>
      </w:r>
      <w:r>
        <w:t>het</w:t>
      </w:r>
      <w:r w:rsidRPr="00EB14A6">
        <w:t xml:space="preserve"> college</w:t>
      </w:r>
      <w:r>
        <w:t xml:space="preserve"> </w:t>
      </w:r>
      <w:r w:rsidRPr="00EB14A6">
        <w:t>voorzitter wat gaat het college aan doen dat ik hier wel vertrouwen in krijg? Ook worden er mijns inziens een aantal mogelijk onbedoelde politiek</w:t>
      </w:r>
      <w:r>
        <w:t xml:space="preserve">e </w:t>
      </w:r>
      <w:r w:rsidRPr="00EB14A6">
        <w:t xml:space="preserve">keuzes gemaakt door het gebruik van systematiek bij </w:t>
      </w:r>
      <w:r>
        <w:t>toe</w:t>
      </w:r>
      <w:r w:rsidRPr="00EB14A6">
        <w:t>rekenen van overhe</w:t>
      </w:r>
      <w:r>
        <w:t>a</w:t>
      </w:r>
      <w:r w:rsidRPr="00EB14A6">
        <w:t>d en wat dan wel of niet tot de overhe</w:t>
      </w:r>
      <w:r>
        <w:t>a</w:t>
      </w:r>
      <w:r w:rsidRPr="00EB14A6">
        <w:t>d behoort</w:t>
      </w:r>
      <w:r>
        <w:t xml:space="preserve">, </w:t>
      </w:r>
      <w:r w:rsidRPr="00EB14A6">
        <w:t xml:space="preserve">een juiste toerekening van kosten is hiermee ook politiek geworden. En dus ook iets om in de toekomst toch echt anders mee om te gaan. Laten we </w:t>
      </w:r>
      <w:r>
        <w:t>het t</w:t>
      </w:r>
      <w:r w:rsidRPr="00EB14A6">
        <w:t xml:space="preserve">echnische politiek noemen en oproep aan het college om ons als </w:t>
      </w:r>
      <w:r>
        <w:t>raad</w:t>
      </w:r>
      <w:r w:rsidRPr="00EB14A6">
        <w:t xml:space="preserve"> hierin mee te nemen. En zijn er posten in de begroting, waar ook mijn collega's het college over bevraagd hebben. En natuurlijk zit er ook politiek bij en zijn cijfers zonder de juiste context makkelijk voor ieder argument te gebruiken. Blijft over onhandige en voor mij soms onbegrijpelijke antwoorden. En dit is echt de vriendelijkste manier waarop ik het kan omschrijven. En daarin verwacht ik gewoon echt anders van het college. We kunnen er allemaal mooie woorden en procedures omheen gaan maken. Maar als </w:t>
      </w:r>
      <w:r>
        <w:t>raad</w:t>
      </w:r>
      <w:r w:rsidRPr="00EB14A6">
        <w:t xml:space="preserve"> mogen we verwachten dat een portefeuillehouder het dossier kent drie of vier wethouders zal vast schelen. Maar ook dat is uiteindelijk een keuze</w:t>
      </w:r>
      <w:r>
        <w:t>,</w:t>
      </w:r>
      <w:r w:rsidRPr="00EB14A6">
        <w:t xml:space="preserve"> maar vooral bereid is om ons als </w:t>
      </w:r>
      <w:r>
        <w:t>raad</w:t>
      </w:r>
      <w:r w:rsidRPr="00EB14A6">
        <w:t xml:space="preserve"> op minimaal een oprechte manier mee te nemen in waarom het een goed voorstel is wat aan ons voorgesteld wordt. Oproep aan het college doe hier echt wat mee, want voor mij is de maat vol. Als ik heel eerlijk ben, dan weet ik nog steeds niet helemaal hoe het nu eigenlijk met het </w:t>
      </w:r>
      <w:r>
        <w:t>AZC</w:t>
      </w:r>
      <w:r w:rsidRPr="00EB14A6">
        <w:t xml:space="preserve"> gelopen is. Iets om nog eens goed naar te kijken. Wat ik wel weet is dat het maar een van de vele voorbeelden is waarin wij als gemeente echt tekort zijn geschoten in onze communicatie</w:t>
      </w:r>
      <w:r>
        <w:t>.</w:t>
      </w:r>
      <w:r w:rsidRPr="00EB14A6">
        <w:t xml:space="preserve"> </w:t>
      </w:r>
      <w:r>
        <w:t>R</w:t>
      </w:r>
      <w:r w:rsidRPr="00EB14A6">
        <w:t>ecreatieondernemers</w:t>
      </w:r>
      <w:r>
        <w:t>,</w:t>
      </w:r>
      <w:r w:rsidRPr="00EB14A6">
        <w:t xml:space="preserve"> bewoners en ondernemers van de </w:t>
      </w:r>
      <w:r>
        <w:t>N</w:t>
      </w:r>
      <w:r w:rsidRPr="00EB14A6">
        <w:t>ieuwe Loosdrechts dijk</w:t>
      </w:r>
      <w:r>
        <w:t xml:space="preserve">, </w:t>
      </w:r>
      <w:r w:rsidRPr="00EB14A6">
        <w:t>on</w:t>
      </w:r>
      <w:r>
        <w:t>ze</w:t>
      </w:r>
      <w:r w:rsidRPr="00EB14A6">
        <w:t xml:space="preserve"> communicatie rondom de fusie om maar wat ongelukkige communicatie dossiers te noemen</w:t>
      </w:r>
      <w:r>
        <w:t>.</w:t>
      </w:r>
      <w:r w:rsidRPr="00EB14A6">
        <w:t xml:space="preserve"> </w:t>
      </w:r>
      <w:r>
        <w:t>W</w:t>
      </w:r>
      <w:r w:rsidRPr="00EB14A6">
        <w:t>anneer ik dan kijk naar de begroting</w:t>
      </w:r>
      <w:r>
        <w:t>,</w:t>
      </w:r>
      <w:r w:rsidRPr="00EB14A6">
        <w:t xml:space="preserve"> de beantwoording op vra</w:t>
      </w:r>
      <w:r>
        <w:t>gen</w:t>
      </w:r>
      <w:r w:rsidRPr="00EB14A6">
        <w:t xml:space="preserve"> die daarover gesteld</w:t>
      </w:r>
      <w:r>
        <w:t xml:space="preserve">, </w:t>
      </w:r>
      <w:r w:rsidRPr="00EB14A6">
        <w:t>zijn het financieel en organisatie herstelplan allemaal zaken waarin miljoenen extra gaan naar de organisatie. Maar op de simpele vraag of ik er vertrouwen in heb dat de gemeente de communicatie naar inwoners en ondernemers beter in orde gaat hebben, kan ik alleen antwoorden</w:t>
      </w:r>
      <w:r>
        <w:t xml:space="preserve"> n</w:t>
      </w:r>
      <w:r w:rsidRPr="00EB14A6">
        <w:t>ee</w:t>
      </w:r>
      <w:r>
        <w:t xml:space="preserve"> </w:t>
      </w:r>
      <w:r w:rsidRPr="00EB14A6">
        <w:t>dat heb ik niet. Een simpele vraag is dan college wat gaan we hieraan doen richting onze inwoners en ondernemers en hoe kan het zijn dat een overleg met een sector waar we graag mooie sier mee maken en trots op zijn</w:t>
      </w:r>
      <w:r>
        <w:t>,</w:t>
      </w:r>
      <w:r w:rsidRPr="00EB14A6">
        <w:t xml:space="preserve"> geen prioriteit is. Ik maak mij hier bijzonder veel zorg</w:t>
      </w:r>
      <w:r>
        <w:t>en om</w:t>
      </w:r>
      <w:r w:rsidRPr="00EB14A6">
        <w:t xml:space="preserve">. We zijn met elkaar ook in een bijzondere situatie terechtkomen waarin wij mogelijk de laatste </w:t>
      </w:r>
      <w:r>
        <w:t>Wijdemeerse</w:t>
      </w:r>
      <w:r w:rsidRPr="00EB14A6">
        <w:t xml:space="preserve"> </w:t>
      </w:r>
      <w:r>
        <w:t>raad</w:t>
      </w:r>
      <w:r w:rsidRPr="00EB14A6">
        <w:t xml:space="preserve"> zijn. Dat geeft ons ook met elkaar een nieuwe verantwoordelijkheid om het mandaat wat wij van onze inwoners hebben gekregen zo goed mogelijk over te dragen naar de nieuwe situatie. Wat zijn elementen in onze gemeente en samenleving die wij willen behouden</w:t>
      </w:r>
      <w:r>
        <w:t>,</w:t>
      </w:r>
      <w:r w:rsidRPr="00EB14A6">
        <w:t xml:space="preserve"> beter willen </w:t>
      </w:r>
      <w:r>
        <w:t>b</w:t>
      </w:r>
      <w:r w:rsidRPr="00EB14A6">
        <w:t>orgen of willen uitbreiden met het oog op de fusie</w:t>
      </w:r>
      <w:r>
        <w:t>.</w:t>
      </w:r>
      <w:r w:rsidRPr="00EB14A6">
        <w:t xml:space="preserve"> </w:t>
      </w:r>
      <w:r>
        <w:t>I</w:t>
      </w:r>
      <w:r w:rsidRPr="00EB14A6">
        <w:t>n de begroting wordt wel rekening gehouden met sommige aspecten en bijvoorbeeld met de organisatie die hiervoor nodig is. Maar als je ook leest met name het financieel vervlechte</w:t>
      </w:r>
      <w:r>
        <w:t>n</w:t>
      </w:r>
      <w:r w:rsidRPr="00EB14A6">
        <w:t xml:space="preserve"> wordt een tijdrovende</w:t>
      </w:r>
      <w:r>
        <w:t xml:space="preserve"> </w:t>
      </w:r>
      <w:r w:rsidRPr="00EB14A6">
        <w:t xml:space="preserve">en cruciale taak in het fusieproces. En dan even stil gaat </w:t>
      </w:r>
      <w:r>
        <w:t>staan</w:t>
      </w:r>
      <w:r w:rsidRPr="00EB14A6">
        <w:t xml:space="preserve"> bij financiële vervlechting en wat daarvoor nodig is. Er gaat </w:t>
      </w:r>
      <w:r w:rsidRPr="00EB14A6">
        <w:lastRenderedPageBreak/>
        <w:t>heel veel op ons afkomen, waar ook ik nog niet helemaal stil bij sta. Een soepel draaiende organisatie</w:t>
      </w:r>
      <w:r>
        <w:t xml:space="preserve"> is</w:t>
      </w:r>
      <w:r w:rsidRPr="00EB14A6">
        <w:t xml:space="preserve"> cruciaal. Maar laten we in het hele proces voor</w:t>
      </w:r>
      <w:r>
        <w:t xml:space="preserve">al </w:t>
      </w:r>
      <w:r w:rsidRPr="00EB14A6">
        <w:t>onze inwoners niet uit het oog verlie</w:t>
      </w:r>
      <w:r>
        <w:t>zen.</w:t>
      </w:r>
      <w:r w:rsidRPr="00EB14A6">
        <w:t xml:space="preserve"> </w:t>
      </w:r>
      <w:r>
        <w:t>D</w:t>
      </w:r>
      <w:r w:rsidRPr="00EB14A6">
        <w:t xml:space="preserve">e begroting voorafgaand aan de september circulaire gaf wanneer we in een overig gezonde financiële situatie zaten, reden tot optimisme. En daarin zitten natuurlijk al aanzienlijke lastenverzwaringen, al ontvingen we gisteravond een </w:t>
      </w:r>
      <w:r>
        <w:t>RIB</w:t>
      </w:r>
      <w:r w:rsidRPr="00EB14A6">
        <w:t xml:space="preserve"> waarin de lastenverzwaring aanzienlijk werd gematigd. Maar wil ik wel graag mijn frustratie uitspreken over de gang van zaken. Geen mogelijkheid de </w:t>
      </w:r>
      <w:r>
        <w:t>RIB</w:t>
      </w:r>
      <w:r w:rsidRPr="00EB14A6">
        <w:t xml:space="preserve"> meer te bespreken. Het lijkt alsof dit college </w:t>
      </w:r>
      <w:r>
        <w:t xml:space="preserve">het </w:t>
      </w:r>
      <w:r w:rsidRPr="00EB14A6">
        <w:t>erom doet. Wanneer het dan met</w:t>
      </w:r>
      <w:r>
        <w:t xml:space="preserve"> ee</w:t>
      </w:r>
      <w:r w:rsidRPr="00EB14A6">
        <w:t>n september circulaire onverwacht structurele ruimte ontstaat, dan zou het wat mij betreft onnodig en onterecht zijn om deze niet, al is het ten dele direct en goed aan onze inwoners te laten komen</w:t>
      </w:r>
      <w:r>
        <w:t>.</w:t>
      </w:r>
      <w:r w:rsidRPr="00EB14A6">
        <w:t xml:space="preserve"> </w:t>
      </w:r>
      <w:r>
        <w:t>E</w:t>
      </w:r>
      <w:r w:rsidRPr="00EB14A6">
        <w:t>n we nog steeds 2027 ombuigen van 40.000 euro negatief naar een overschot met 1,5 miljoen en dan zijn al mijn amendementen al aangenomen. Dat zijn interessante politieke keuzes die we nu kunnen maken. Beperking van de lasten of kiezen voor investeren. Ik heb zelf alleen gekeken naar onderwerpen waar mijns inziens een ruime meerderheid of unanimiteit voor zou zijn wanneer het separaat behandeld zou worden. Maar die ook een evenwichtige mix in zich heeft tussen uitgeven en sparen in onderwerpen en die rekening heeft gehouden met de vraag hoe willen wij onze gemeente overdragen aan een nieuwe gemeente</w:t>
      </w:r>
      <w:r>
        <w:t>.</w:t>
      </w:r>
      <w:r w:rsidRPr="00EB14A6">
        <w:t xml:space="preserve"> Welke accenten in ons beleid verdienen nog net iets meer aandacht? En of zijn parels waar we vast mooie sier mee willen maken richting potentiële partners. Dan zal ik een aantal</w:t>
      </w:r>
      <w:r>
        <w:t>,</w:t>
      </w:r>
      <w:r w:rsidRPr="00EB14A6">
        <w:t xml:space="preserve"> ik voorlezen. Nou eentje. De motie is groen groener gr</w:t>
      </w:r>
      <w:r>
        <w:t>o</w:t>
      </w:r>
      <w:r w:rsidRPr="00EB14A6">
        <w:t>enst beide kadernot</w:t>
      </w:r>
      <w:r>
        <w:t>a</w:t>
      </w:r>
      <w:r w:rsidRPr="00EB14A6">
        <w:t xml:space="preserve"> en begroting 2025 expliciet onderbouwde keuze aan de </w:t>
      </w:r>
      <w:r>
        <w:t>raad</w:t>
      </w:r>
      <w:r w:rsidRPr="00EB14A6">
        <w:t xml:space="preserve"> voor te leggen om te kunnen kiezen voor het 100 procent herplanten scenario van de bomen. Dan zijn er de amendementen begin met </w:t>
      </w:r>
      <w:r>
        <w:t>a4 acht</w:t>
      </w:r>
      <w:r w:rsidRPr="00EB14A6">
        <w:t xml:space="preserve"> sportbeleid en activering viel me op dat we 9</w:t>
      </w:r>
      <w:r>
        <w:t>0K</w:t>
      </w:r>
      <w:r w:rsidRPr="00EB14A6">
        <w:t xml:space="preserve"> gaan bezuinigen of in ieder geval minder gaan uitgeven aan het sportbeleid en activering. Vind ik onverantwoord. Zeker met het als we kijken naar preventie besluit in de begroting van 2024</w:t>
      </w:r>
      <w:r>
        <w:t>-</w:t>
      </w:r>
      <w:r w:rsidRPr="00EB14A6">
        <w:t>2027 een structureel bedrag van 45.000 euro als toevoeging op te nemen en ten goede laat ko</w:t>
      </w:r>
      <w:r>
        <w:t>men</w:t>
      </w:r>
      <w:r w:rsidRPr="00EB14A6">
        <w:t xml:space="preserve"> van sportbeleid en activering. Nou </w:t>
      </w:r>
      <w:r>
        <w:t>het</w:t>
      </w:r>
      <w:r w:rsidRPr="00EB14A6">
        <w:t>zelf</w:t>
      </w:r>
      <w:r>
        <w:t>de d</w:t>
      </w:r>
      <w:r w:rsidRPr="00EB14A6">
        <w:t>ictum geldt eigenlijk voor reserve recreatie en toerisme gaat dan om een bedrag van 50.000 euro als toevoeging op te nemen. Nou de gedachten daarvan verschillende andere fracties hebben dat ook al benoemd</w:t>
      </w:r>
      <w:r>
        <w:t>, w</w:t>
      </w:r>
      <w:r w:rsidRPr="00EB14A6">
        <w:t>e hebben onze recreatieondernemers keihard nodig. We willen er graag mooie sier mee maken. We zijn er allemaal trots op. Maar we behandelen ze zo niet. Laten we daar eens verandering in aanbrengen</w:t>
      </w:r>
      <w:r>
        <w:t>.</w:t>
      </w:r>
      <w:r w:rsidRPr="00EB14A6">
        <w:t xml:space="preserve"> Inburgering</w:t>
      </w:r>
      <w:r>
        <w:t xml:space="preserve"> e</w:t>
      </w:r>
      <w:r w:rsidRPr="00EB14A6">
        <w:t>r zijn al verschillende ook door andere fracties benoemd en eigenlijk de hele situatie in de wereld. Ik denk dat als we nu ergens op moeten inzetten, dan moeten we voor zorgen dat inburgering perfect op orde is binnen onze gemeente. Integraal huisvestingsplan heb ik al benoemd</w:t>
      </w:r>
      <w:r>
        <w:t>.</w:t>
      </w:r>
      <w:r w:rsidRPr="00EB14A6">
        <w:t xml:space="preserve"> </w:t>
      </w:r>
      <w:r>
        <w:t>E</w:t>
      </w:r>
      <w:r w:rsidRPr="00EB14A6">
        <w:t>n dan het dorpenbeleid</w:t>
      </w:r>
      <w:r>
        <w:t xml:space="preserve"> </w:t>
      </w:r>
      <w:r w:rsidRPr="00EB14A6">
        <w:t>een beleid waar ik ooit toen het voorgesteld werd</w:t>
      </w:r>
      <w:r>
        <w:t xml:space="preserve"> </w:t>
      </w:r>
      <w:r w:rsidRPr="00EB14A6">
        <w:t>zelfs tegengestemd had jaren geleden</w:t>
      </w:r>
      <w:r>
        <w:t>. Z</w:t>
      </w:r>
      <w:r w:rsidRPr="00EB14A6">
        <w:t>iet hoe het kan lopen. Maar wat we in de afgelopen jaren hebben gezien dat dat toch wel echt een pijler is van onze gemeente</w:t>
      </w:r>
      <w:r>
        <w:t>.</w:t>
      </w:r>
      <w:r w:rsidRPr="00EB14A6">
        <w:t xml:space="preserve"> </w:t>
      </w:r>
      <w:r>
        <w:t>E</w:t>
      </w:r>
      <w:r w:rsidRPr="00EB14A6">
        <w:t>n juist omdat het een pijler is, juist omdat we het ook in onze uitgangspunten gegarandeerd zullen opnemen, zou ik dat graag nog wat versnelling willen geven en juist nu de keuze maken om daar 100.000 euro extra in te gaan investeren in de komende jaren.</w:t>
      </w:r>
      <w:r>
        <w:t xml:space="preserve"> </w:t>
      </w:r>
      <w:r w:rsidRPr="00EB14A6">
        <w:t>en tot zover voorzitter dan.</w:t>
      </w:r>
    </w:p>
    <w:p w14:paraId="7ABC64B0" w14:textId="178C732C" w:rsidR="00175622" w:rsidRPr="00EB14A6" w:rsidRDefault="00175622" w:rsidP="00777D15">
      <w:r w:rsidRPr="006533E8">
        <w:rPr>
          <w:u w:val="single"/>
        </w:rPr>
        <w:t>De voorzitter</w:t>
      </w:r>
      <w:r w:rsidRPr="00EB14A6">
        <w:t xml:space="preserve">: Dank u wel mijnheer </w:t>
      </w:r>
      <w:r>
        <w:t>G</w:t>
      </w:r>
      <w:r w:rsidRPr="00EB14A6">
        <w:t>oe</w:t>
      </w:r>
      <w:r>
        <w:t>theer</w:t>
      </w:r>
      <w:r w:rsidRPr="00EB14A6">
        <w:t xml:space="preserve">. Dan zijn alle fracties aan het woord geweest. </w:t>
      </w:r>
    </w:p>
    <w:p w14:paraId="2664CDE2" w14:textId="412274BE" w:rsidR="001E76D4" w:rsidRPr="00EB14A6" w:rsidRDefault="001E76D4" w:rsidP="00777D15">
      <w:r w:rsidRPr="00B74BD7">
        <w:rPr>
          <w:u w:val="single"/>
        </w:rPr>
        <w:t>Mevrouw IJsbrandij</w:t>
      </w:r>
      <w:r w:rsidRPr="00EB14A6">
        <w:t xml:space="preserve">: </w:t>
      </w:r>
      <w:r>
        <w:t>J</w:t>
      </w:r>
      <w:r w:rsidRPr="00EB14A6">
        <w:t>a. Voorzitter.</w:t>
      </w:r>
      <w:r>
        <w:t xml:space="preserve"> </w:t>
      </w:r>
      <w:r w:rsidRPr="00EB14A6">
        <w:t>Als ik de minuutjes even optel heb</w:t>
      </w:r>
      <w:r>
        <w:t>ben</w:t>
      </w:r>
      <w:r w:rsidRPr="00EB14A6">
        <w:t xml:space="preserve"> zo'n zeven minuten over, zou ik mij voor hoog maken.</w:t>
      </w:r>
    </w:p>
    <w:p w14:paraId="043B312B" w14:textId="44E4C5FE" w:rsidR="001E76D4" w:rsidRDefault="001E76D4" w:rsidP="00777D15">
      <w:r w:rsidRPr="004B3BE8">
        <w:rPr>
          <w:u w:val="single"/>
        </w:rPr>
        <w:t>De voorzitter</w:t>
      </w:r>
      <w:r w:rsidRPr="00EB14A6">
        <w:t>: Ja je kunt aan elkaar geloof ik nog inruilen</w:t>
      </w:r>
      <w:r>
        <w:t>,</w:t>
      </w:r>
      <w:r w:rsidRPr="00EB14A6">
        <w:t xml:space="preserve"> maar ik vind er is zo gecommuniceerd. 10 minuten. Laten we nou</w:t>
      </w:r>
      <w:r>
        <w:t xml:space="preserve">, </w:t>
      </w:r>
      <w:r w:rsidRPr="00EB14A6">
        <w:t xml:space="preserve">we vinden dat iedereen zich strak aan </w:t>
      </w:r>
      <w:r>
        <w:t xml:space="preserve">de </w:t>
      </w:r>
      <w:r w:rsidRPr="00EB14A6">
        <w:t>regels moet houden</w:t>
      </w:r>
      <w:r>
        <w:t xml:space="preserve"> laten we</w:t>
      </w:r>
      <w:r w:rsidRPr="00EB14A6">
        <w:t xml:space="preserve"> toch ook dat zelf zo goed moge</w:t>
      </w:r>
      <w:r>
        <w:t>lijk</w:t>
      </w:r>
      <w:r w:rsidRPr="00EB14A6">
        <w:t xml:space="preserve"> doen. Ik zie de heer </w:t>
      </w:r>
      <w:r>
        <w:t>D</w:t>
      </w:r>
      <w:r w:rsidRPr="00EB14A6">
        <w:t xml:space="preserve">e </w:t>
      </w:r>
      <w:r>
        <w:t>K</w:t>
      </w:r>
      <w:r w:rsidRPr="00EB14A6">
        <w:t>ruijff</w:t>
      </w:r>
      <w:r>
        <w:t>.</w:t>
      </w:r>
    </w:p>
    <w:p w14:paraId="6DD9FED5" w14:textId="77777777" w:rsidR="001E76D4" w:rsidRDefault="001E76D4" w:rsidP="00777D15">
      <w:r>
        <w:rPr>
          <w:u w:val="single"/>
        </w:rPr>
        <w:t>De heer De Kruijff</w:t>
      </w:r>
      <w:r>
        <w:t xml:space="preserve">: </w:t>
      </w:r>
      <w:r w:rsidRPr="00EB14A6">
        <w:t>Ja voorzitter ik snap uw oproep helemaal</w:t>
      </w:r>
      <w:r>
        <w:t xml:space="preserve">, </w:t>
      </w:r>
      <w:r w:rsidRPr="00EB14A6">
        <w:t xml:space="preserve">maar ik zit naar naast mevrouw </w:t>
      </w:r>
      <w:r>
        <w:t>IJsbrandij</w:t>
      </w:r>
      <w:r w:rsidRPr="00EB14A6">
        <w:t xml:space="preserve"> en ik zie dat zij toch nog wel een aantal alinea's heeft. Ik ben zo vrij omdat ik minuten over heb om die inderdaad te </w:t>
      </w:r>
      <w:r w:rsidRPr="00EB14A6">
        <w:lastRenderedPageBreak/>
        <w:t xml:space="preserve">geven aan mevrouw </w:t>
      </w:r>
      <w:r>
        <w:t>IJsbrandij</w:t>
      </w:r>
      <w:r w:rsidRPr="00EB14A6">
        <w:t xml:space="preserve">. Volgens mij moet die mogelijkheid </w:t>
      </w:r>
      <w:r>
        <w:t xml:space="preserve">er </w:t>
      </w:r>
      <w:r w:rsidRPr="00EB14A6">
        <w:t>gewoon zijn</w:t>
      </w:r>
      <w:r>
        <w:t xml:space="preserve">, </w:t>
      </w:r>
      <w:r w:rsidRPr="00EB14A6">
        <w:t>laten we ook een beetje collegiaal zijn naar elkaar. Ik snap uw oproep maar ik zou w</w:t>
      </w:r>
      <w:r>
        <w:t>illen</w:t>
      </w:r>
      <w:r w:rsidRPr="00EB14A6">
        <w:t xml:space="preserve"> voorstellen om mevrouw </w:t>
      </w:r>
      <w:r>
        <w:t>IJsbrandij</w:t>
      </w:r>
      <w:r w:rsidRPr="00EB14A6">
        <w:t xml:space="preserve"> gewoon het betoog nog</w:t>
      </w:r>
      <w:r>
        <w:t xml:space="preserve"> af te laten maken</w:t>
      </w:r>
    </w:p>
    <w:p w14:paraId="5F1224C4" w14:textId="77777777" w:rsidR="001E76D4" w:rsidRPr="00EB14A6" w:rsidRDefault="001E76D4" w:rsidP="00777D15">
      <w:r w:rsidRPr="00EB14A6">
        <w:rPr>
          <w:u w:val="single"/>
        </w:rPr>
        <w:t>De voorzitter</w:t>
      </w:r>
      <w:r w:rsidRPr="00EB14A6">
        <w:t>:</w:t>
      </w:r>
      <w:r>
        <w:t xml:space="preserve"> Ik zie</w:t>
      </w:r>
      <w:r w:rsidRPr="00EB14A6">
        <w:t xml:space="preserve"> mevrouw </w:t>
      </w:r>
      <w:r>
        <w:t xml:space="preserve">Van Rijn ook. </w:t>
      </w:r>
    </w:p>
    <w:p w14:paraId="561968EA" w14:textId="77777777" w:rsidR="001E76D4" w:rsidRPr="00EB14A6" w:rsidRDefault="001E76D4" w:rsidP="00777D15">
      <w:r w:rsidRPr="31C6DE54">
        <w:rPr>
          <w:u w:val="single"/>
        </w:rPr>
        <w:t>Mevrouw Van Rijn</w:t>
      </w:r>
      <w:r w:rsidRPr="00EB14A6">
        <w:t xml:space="preserve">: </w:t>
      </w:r>
      <w:r>
        <w:t>J</w:t>
      </w:r>
      <w:r w:rsidRPr="00EB14A6">
        <w:t xml:space="preserve">a voorzitter nu denk ik dat mevrouw is </w:t>
      </w:r>
      <w:r>
        <w:t>IJsbrandij</w:t>
      </w:r>
      <w:r w:rsidRPr="00EB14A6">
        <w:t xml:space="preserve"> heel blij is</w:t>
      </w:r>
      <w:r>
        <w:t>,</w:t>
      </w:r>
      <w:r w:rsidRPr="00EB14A6">
        <w:t xml:space="preserve"> maar ik wilde eigenlijk mijn minuten niet aan mevrouw </w:t>
      </w:r>
      <w:r>
        <w:t>IJsbrandij</w:t>
      </w:r>
      <w:r w:rsidRPr="00EB14A6">
        <w:t xml:space="preserve"> geven maar ik had niet begrepen dat ik het di</w:t>
      </w:r>
      <w:r>
        <w:t>ctum</w:t>
      </w:r>
      <w:r w:rsidRPr="00EB14A6">
        <w:t xml:space="preserve"> moest voorlezen op die plek</w:t>
      </w:r>
      <w:r>
        <w:t>.</w:t>
      </w:r>
      <w:r w:rsidRPr="00EB14A6">
        <w:t xml:space="preserve"> </w:t>
      </w:r>
      <w:r>
        <w:t>D</w:t>
      </w:r>
      <w:r w:rsidRPr="00EB14A6">
        <w:t>us ik heb zelf nog twee minuten over maar ik heb van mijn moties het dictum niet voorgelezen en volgens mij ik weet niet of dat uitmaakt maar het lijkt me voor</w:t>
      </w:r>
      <w:r>
        <w:t xml:space="preserve"> </w:t>
      </w:r>
      <w:r w:rsidRPr="00EB14A6">
        <w:t>de stemming wel handig</w:t>
      </w:r>
      <w:r>
        <w:t>,</w:t>
      </w:r>
      <w:r w:rsidRPr="00EB14A6">
        <w:t xml:space="preserve"> kan ook in tweede termijn maakt mij niet uit</w:t>
      </w:r>
      <w:r>
        <w:t xml:space="preserve"> </w:t>
      </w:r>
      <w:r w:rsidRPr="00EB14A6">
        <w:t>maar ik heb het nog niet voorgelezen.</w:t>
      </w:r>
    </w:p>
    <w:p w14:paraId="0B35B696" w14:textId="6C1D8E30" w:rsidR="001E76D4" w:rsidRPr="00EB14A6" w:rsidRDefault="001E76D4" w:rsidP="00777D15">
      <w:r w:rsidRPr="006533E8">
        <w:rPr>
          <w:u w:val="single"/>
        </w:rPr>
        <w:t>De voorzitter</w:t>
      </w:r>
      <w:r w:rsidRPr="00EB14A6">
        <w:t>: Ik heb dat verschil gemerkt als degene die dictum hebben voorgelezen die daar heb ik iets extra tijd sowieso mee rekening gehouden</w:t>
      </w:r>
      <w:r>
        <w:t>.</w:t>
      </w:r>
      <w:r w:rsidRPr="00EB14A6">
        <w:t xml:space="preserve"> </w:t>
      </w:r>
      <w:r>
        <w:t>E</w:t>
      </w:r>
      <w:r w:rsidRPr="00EB14A6">
        <w:t>n ik denk dat bij de beantwoorden kunnen wij ook even dictum ook wil noemen</w:t>
      </w:r>
      <w:r>
        <w:t>,</w:t>
      </w:r>
      <w:r w:rsidRPr="00EB14A6">
        <w:t xml:space="preserve"> als college die even de kop van de naam van de motie overnemen en even inhoudelijk heel kort en dan antwoord geeft. Dat is denk ik ook voor degenen die thuis bijvoorbeeld het volgen. Dat ja ik voel</w:t>
      </w:r>
      <w:r>
        <w:t xml:space="preserve"> </w:t>
      </w:r>
      <w:r w:rsidRPr="00EB14A6">
        <w:t>e</w:t>
      </w:r>
      <w:r>
        <w:t>r</w:t>
      </w:r>
      <w:r w:rsidRPr="00EB14A6">
        <w:t xml:space="preserve"> weinig voor om nou weer te gaan afwijken</w:t>
      </w:r>
      <w:r>
        <w:t>,</w:t>
      </w:r>
      <w:r w:rsidRPr="00EB14A6">
        <w:t xml:space="preserve"> te gaan uitruilen we hebben het allemaal over plannen dingen waarmaken. We hebben 10 minuten afgesproken als zeven het kunnen zouden a</w:t>
      </w:r>
      <w:r>
        <w:t>cht</w:t>
      </w:r>
      <w:r w:rsidRPr="00EB14A6">
        <w:t xml:space="preserve"> ook moeten kunnen en wat mij betreft noemt u anders nog iets </w:t>
      </w:r>
      <w:r>
        <w:t>i</w:t>
      </w:r>
      <w:r w:rsidRPr="00EB14A6">
        <w:t>n tweede termijn</w:t>
      </w:r>
      <w:r>
        <w:t>.</w:t>
      </w:r>
      <w:r w:rsidRPr="00EB14A6">
        <w:t xml:space="preserve"> </w:t>
      </w:r>
      <w:r>
        <w:t>D</w:t>
      </w:r>
      <w:r w:rsidRPr="00EB14A6">
        <w:t>us als ik verder geen bezwaar z</w:t>
      </w:r>
      <w:r>
        <w:t>i</w:t>
      </w:r>
      <w:r w:rsidRPr="00EB14A6">
        <w:t xml:space="preserve">e van de </w:t>
      </w:r>
      <w:r>
        <w:t>raad</w:t>
      </w:r>
      <w:r w:rsidRPr="00EB14A6">
        <w:t xml:space="preserve"> dan vraag ik nog even het college hoelang schorsing nodig is. En ja. Dan wordt reactie van amendementen op amendementen </w:t>
      </w:r>
      <w:r>
        <w:t xml:space="preserve">en </w:t>
      </w:r>
      <w:r w:rsidRPr="00EB14A6">
        <w:t>moties verwacht.</w:t>
      </w:r>
      <w:r>
        <w:t xml:space="preserve"> I</w:t>
      </w:r>
      <w:r w:rsidRPr="00EB14A6">
        <w:t>s dat</w:t>
      </w:r>
      <w:r>
        <w:t>,</w:t>
      </w:r>
      <w:r w:rsidRPr="00EB14A6">
        <w:t xml:space="preserve"> is ja dat kan pauzeren. Dan kunnen we. Ik schors de vergadering tot vijf uur.</w:t>
      </w:r>
      <w:r>
        <w:t xml:space="preserve"> D</w:t>
      </w:r>
      <w:r w:rsidRPr="00EB14A6">
        <w:t>e vergadering is heropend. Nu volgt de beantwoording</w:t>
      </w:r>
      <w:r>
        <w:t xml:space="preserve"> van</w:t>
      </w:r>
      <w:r w:rsidRPr="00EB14A6">
        <w:t xml:space="preserve"> de eerste termijn van het college</w:t>
      </w:r>
      <w:r>
        <w:t>.</w:t>
      </w:r>
      <w:r w:rsidRPr="00EB14A6">
        <w:t xml:space="preserve"> </w:t>
      </w:r>
      <w:r>
        <w:t>A</w:t>
      </w:r>
      <w:r w:rsidRPr="00EB14A6">
        <w:t>ls eerste aan het woord wethouder</w:t>
      </w:r>
      <w:r>
        <w:t xml:space="preserve"> Zagt. </w:t>
      </w:r>
    </w:p>
    <w:p w14:paraId="26AA5ABB" w14:textId="77777777" w:rsidR="001E76D4" w:rsidRPr="00EB14A6" w:rsidRDefault="001E76D4" w:rsidP="00777D15">
      <w:r w:rsidRPr="006533E8">
        <w:rPr>
          <w:u w:val="single"/>
        </w:rPr>
        <w:t>Mevrouw Wind</w:t>
      </w:r>
      <w:r>
        <w:t>: E</w:t>
      </w:r>
      <w:r w:rsidRPr="00EB14A6">
        <w:t>ven een vraagje over de orde. Nu mogen we wel</w:t>
      </w:r>
      <w:r>
        <w:t xml:space="preserve"> </w:t>
      </w:r>
      <w:r w:rsidRPr="00EB14A6">
        <w:t>interrumperen of niet</w:t>
      </w:r>
      <w:r>
        <w:t>?</w:t>
      </w:r>
    </w:p>
    <w:p w14:paraId="70678149" w14:textId="77777777" w:rsidR="001E76D4" w:rsidRDefault="001E76D4" w:rsidP="00777D15">
      <w:r w:rsidRPr="006533E8">
        <w:rPr>
          <w:u w:val="single"/>
        </w:rPr>
        <w:t>De voorzitter</w:t>
      </w:r>
      <w:r>
        <w:t xml:space="preserve">: </w:t>
      </w:r>
      <w:r w:rsidRPr="00EB14A6">
        <w:t>Ja van mij mag heel veel maar u wilt zelf vaak niet</w:t>
      </w:r>
      <w:r>
        <w:t>…</w:t>
      </w:r>
      <w:r w:rsidRPr="00EB14A6">
        <w:t xml:space="preserve"> </w:t>
      </w:r>
      <w:r>
        <w:t>M</w:t>
      </w:r>
      <w:r w:rsidRPr="00EB14A6">
        <w:t>aar u wilt dat en één ja dat kan</w:t>
      </w:r>
      <w:r>
        <w:t>, er</w:t>
      </w:r>
      <w:r w:rsidRPr="00EB14A6">
        <w:t xml:space="preserve"> kan worden geïnterrumpeerd</w:t>
      </w:r>
      <w:r>
        <w:t>.</w:t>
      </w:r>
    </w:p>
    <w:p w14:paraId="4DD7C70D" w14:textId="77777777" w:rsidR="001E76D4" w:rsidRDefault="001E76D4" w:rsidP="00777D15">
      <w:r w:rsidRPr="006533E8">
        <w:rPr>
          <w:u w:val="single"/>
        </w:rPr>
        <w:t>Mevrouw Wind</w:t>
      </w:r>
      <w:r>
        <w:t>: Ik</w:t>
      </w:r>
      <w:r w:rsidRPr="00EB14A6">
        <w:t xml:space="preserve"> z</w:t>
      </w:r>
      <w:r>
        <w:t>ei</w:t>
      </w:r>
      <w:r w:rsidRPr="00EB14A6">
        <w:t xml:space="preserve"> het niet als aanmoediging. </w:t>
      </w:r>
    </w:p>
    <w:p w14:paraId="69FC2F89" w14:textId="77777777" w:rsidR="001E76D4" w:rsidRPr="00EB14A6" w:rsidRDefault="001E76D4" w:rsidP="00777D15">
      <w:r w:rsidRPr="006533E8">
        <w:rPr>
          <w:u w:val="single"/>
        </w:rPr>
        <w:t>De voorzitter</w:t>
      </w:r>
      <w:r>
        <w:t xml:space="preserve">: </w:t>
      </w:r>
      <w:r w:rsidRPr="00EB14A6">
        <w:t>Nee nou maar ik probeer altijd wel</w:t>
      </w:r>
      <w:r>
        <w:t xml:space="preserve">, </w:t>
      </w:r>
      <w:r w:rsidRPr="00EB14A6">
        <w:t xml:space="preserve">we laten we ons een beetje beheersen probeer zo min </w:t>
      </w:r>
      <w:r>
        <w:t>mogelijk te herhalen,</w:t>
      </w:r>
      <w:r w:rsidRPr="00EB14A6">
        <w:t xml:space="preserve"> maar als u verduidelijk</w:t>
      </w:r>
      <w:r>
        <w:t>ing</w:t>
      </w:r>
      <w:r w:rsidRPr="00EB14A6">
        <w:t xml:space="preserve"> nodig heeft wat dan</w:t>
      </w:r>
      <w:r>
        <w:t xml:space="preserve"> ook dan interrumpeert</w:t>
      </w:r>
      <w:r w:rsidRPr="00EB14A6">
        <w:t xml:space="preserve"> u gewoon ja. En wij hebben natuurlijk nog alle mogelijkheid in de tweede termijn.</w:t>
      </w:r>
      <w:r w:rsidRPr="006533E8">
        <w:t xml:space="preserve"> </w:t>
      </w:r>
      <w:r>
        <w:t>W</w:t>
      </w:r>
      <w:r w:rsidRPr="00EB14A6">
        <w:t xml:space="preserve">ethouder </w:t>
      </w:r>
      <w:r>
        <w:t xml:space="preserve">Zagt. </w:t>
      </w:r>
    </w:p>
    <w:p w14:paraId="2545F689" w14:textId="77777777" w:rsidR="00887F7C" w:rsidRDefault="00887F7C" w:rsidP="00777D15">
      <w:r>
        <w:rPr>
          <w:u w:val="single"/>
        </w:rPr>
        <w:t>De heer Zagt</w:t>
      </w:r>
      <w:r>
        <w:t xml:space="preserve">: </w:t>
      </w:r>
      <w:r w:rsidRPr="00EB14A6">
        <w:t>Ja voorzitter, dank u wel. Zullen net in de schorsing hebben wij de taken zeg maar even verdeeld. Nou ik denk dat ik misschien wel vrij kort gaan zijn voor mijn doen</w:t>
      </w:r>
      <w:r>
        <w:t>,</w:t>
      </w:r>
      <w:r w:rsidRPr="00EB14A6">
        <w:t xml:space="preserve"> zijn niet zo heel veel punten. Ik ga het rijtje af met </w:t>
      </w:r>
      <w:r>
        <w:t>hetg</w:t>
      </w:r>
      <w:r w:rsidRPr="00EB14A6">
        <w:t xml:space="preserve">een die specifieke vraag gesteld hebben of waar misschien even een opmerking over te maken is. Begin bij mevrouw Rademaker, mevrouw Rademaker heeft gezegd </w:t>
      </w:r>
      <w:r>
        <w:t>het is allemaal mooi, maar</w:t>
      </w:r>
      <w:r w:rsidRPr="00EB14A6">
        <w:t xml:space="preserve"> het zijn wel enorme lastenverzwaringen. Rioolheffing</w:t>
      </w:r>
      <w:r>
        <w:t>,</w:t>
      </w:r>
      <w:r w:rsidRPr="00EB14A6">
        <w:t xml:space="preserve"> afvalstof</w:t>
      </w:r>
      <w:r>
        <w:t>fenheffing</w:t>
      </w:r>
      <w:r w:rsidRPr="00EB14A6">
        <w:t xml:space="preserve"> en vijf procent </w:t>
      </w:r>
      <w:r>
        <w:t>OZB</w:t>
      </w:r>
      <w:r w:rsidRPr="00EB14A6">
        <w:t xml:space="preserve">. Kan het niet wat minder? Nou volgens mij heeft u maar anders hebben anderen dat zeker ook gedaan. Ook aan de </w:t>
      </w:r>
      <w:r>
        <w:t>RIB</w:t>
      </w:r>
      <w:r w:rsidRPr="00EB14A6">
        <w:t xml:space="preserve"> van gisteren daar nog even over om daar ook geen misverstanden over te krijgen. Ook niet richt</w:t>
      </w:r>
      <w:r>
        <w:t>ing</w:t>
      </w:r>
      <w:r w:rsidRPr="00EB14A6">
        <w:t xml:space="preserve"> de provincie</w:t>
      </w:r>
      <w:r>
        <w:t>, want de</w:t>
      </w:r>
      <w:r w:rsidRPr="00EB14A6">
        <w:t xml:space="preserve"> provincie die </w:t>
      </w:r>
      <w:r>
        <w:t>luister</w:t>
      </w:r>
      <w:r w:rsidRPr="00EB14A6">
        <w:t xml:space="preserve"> natuurlijk mee en kijkt natuurlijk ook mee</w:t>
      </w:r>
      <w:r>
        <w:t>.</w:t>
      </w:r>
      <w:r w:rsidRPr="00EB14A6">
        <w:t xml:space="preserve"> </w:t>
      </w:r>
      <w:r>
        <w:t>O</w:t>
      </w:r>
      <w:r w:rsidRPr="00EB14A6">
        <w:t xml:space="preserve">p </w:t>
      </w:r>
      <w:r>
        <w:t xml:space="preserve">begrotingsbasis wij </w:t>
      </w:r>
      <w:r w:rsidRPr="00EB14A6">
        <w:t xml:space="preserve">hopen dat u de begroting vast gaat stellen op een </w:t>
      </w:r>
      <w:r>
        <w:t>begrotings</w:t>
      </w:r>
      <w:r w:rsidRPr="00EB14A6">
        <w:t>basis</w:t>
      </w:r>
      <w:r>
        <w:t xml:space="preserve"> r</w:t>
      </w:r>
      <w:r w:rsidRPr="00EB14A6">
        <w:t>ealiseren wij gewoon de verhoging 3,9 procent inflatie en vijf procent extra op begrotingsbasis. Het andere</w:t>
      </w:r>
      <w:r>
        <w:t>,</w:t>
      </w:r>
      <w:r w:rsidRPr="00EB14A6">
        <w:t xml:space="preserve"> de andere kant van de medaille is hoe valt dat op de mat bij alle ondernemers en inwoners</w:t>
      </w:r>
      <w:r>
        <w:t>.</w:t>
      </w:r>
      <w:r w:rsidRPr="00EB14A6">
        <w:t xml:space="preserve"> </w:t>
      </w:r>
      <w:r>
        <w:t>D</w:t>
      </w:r>
      <w:r w:rsidRPr="00EB14A6">
        <w:t xml:space="preserve">ie hebben dit jaar het lopende jaar ook een aanslag gekregen en de meest actuele informatie van de gemeente Hilversum die het belastingdossier zeg maar voor ons verzorgt. Die heeft </w:t>
      </w:r>
      <w:r w:rsidRPr="00EB14A6">
        <w:lastRenderedPageBreak/>
        <w:t xml:space="preserve">dus opgeleverd dat op grond van een completer adressenbestand een </w:t>
      </w:r>
      <w:r w:rsidRPr="006533E8">
        <w:rPr>
          <w:highlight w:val="yellow"/>
        </w:rPr>
        <w:t>Arial</w:t>
      </w:r>
      <w:r w:rsidRPr="00EB14A6">
        <w:t xml:space="preserve"> uitbreiding dus zeg maar nieuwbouw en herwaardering loopt altijd bezwaar en beroep</w:t>
      </w:r>
      <w:r>
        <w:t>.</w:t>
      </w:r>
      <w:r w:rsidRPr="00EB14A6">
        <w:t xml:space="preserve"> </w:t>
      </w:r>
      <w:r>
        <w:t>I</w:t>
      </w:r>
      <w:r w:rsidRPr="00EB14A6">
        <w:t xml:space="preserve">n </w:t>
      </w:r>
      <w:r>
        <w:t>20</w:t>
      </w:r>
      <w:r w:rsidRPr="00EB14A6">
        <w:t xml:space="preserve">22 hebben volgens mij de overgang gehad van kubieke meters naar vierkante meters. </w:t>
      </w:r>
      <w:r>
        <w:t>Vierkante meters g</w:t>
      </w:r>
      <w:r w:rsidRPr="00EB14A6">
        <w:t>ebruik</w:t>
      </w:r>
      <w:r>
        <w:t>s</w:t>
      </w:r>
      <w:r w:rsidRPr="00EB14A6">
        <w:t>oppervlakken vlakte dat wij al een substantiële meer opbrengst hebben door gewoon dezelfde aanslag volgend jaar ook te sturen. Wij hoeven dus niet naar de inwoners toe vijf procent extra</w:t>
      </w:r>
      <w:r>
        <w:t>,</w:t>
      </w:r>
      <w:r w:rsidRPr="00EB14A6">
        <w:t xml:space="preserve"> maar kunnen die aanslagen beperken met 1,8 extra zodat we evengoed de volledige opbrengst generaliseren zoals in de begroting is opgenomen. Nou dat ter verduidelijking dat zouden we voor 2024 graag zo willen laten. En dat klinkt als misschien wel voor de jaren daarna niet</w:t>
      </w:r>
      <w:r>
        <w:t>,</w:t>
      </w:r>
      <w:r w:rsidRPr="00EB14A6">
        <w:t xml:space="preserve"> nou zo klinkt dat inderdaad</w:t>
      </w:r>
      <w:r>
        <w:t xml:space="preserve"> </w:t>
      </w:r>
      <w:r w:rsidRPr="00EB14A6">
        <w:t xml:space="preserve">maar daar willen we niet op vooruit gaan lopen. Het college vindt het verstandig dat wij nu de begroting </w:t>
      </w:r>
      <w:r>
        <w:t>20</w:t>
      </w:r>
      <w:r w:rsidRPr="00EB14A6">
        <w:t>24</w:t>
      </w:r>
      <w:r>
        <w:t>, d</w:t>
      </w:r>
      <w:r w:rsidRPr="00EB14A6">
        <w:t xml:space="preserve">at u die vast gaat stellen. </w:t>
      </w:r>
      <w:r>
        <w:t>U n</w:t>
      </w:r>
      <w:r w:rsidRPr="00EB14A6">
        <w:t>eemt kennis van het meerjaren perspectief en ik heb ook tijdens de commissie behandeling gezegd dat wij natuurlijk gaan kijken naar de ontwikkelingen in totaliteit</w:t>
      </w:r>
      <w:r>
        <w:t>.</w:t>
      </w:r>
      <w:r w:rsidRPr="00EB14A6">
        <w:t xml:space="preserve"> </w:t>
      </w:r>
      <w:r>
        <w:t>O</w:t>
      </w:r>
      <w:r w:rsidRPr="00EB14A6">
        <w:t xml:space="preserve">p een gegeven moment komt </w:t>
      </w:r>
      <w:r>
        <w:t xml:space="preserve">termijn </w:t>
      </w:r>
      <w:r w:rsidRPr="00EB14A6">
        <w:t>circulaire volgend jaar</w:t>
      </w:r>
      <w:r>
        <w:t>, u</w:t>
      </w:r>
      <w:r w:rsidRPr="00EB14A6">
        <w:t xml:space="preserve"> krijgt een </w:t>
      </w:r>
      <w:r>
        <w:t>kadernota,</w:t>
      </w:r>
      <w:r w:rsidRPr="00EB14A6">
        <w:t xml:space="preserve"> </w:t>
      </w:r>
      <w:r>
        <w:t>een v</w:t>
      </w:r>
      <w:r w:rsidRPr="00EB14A6">
        <w:t>oorjaarsnota en dergelijke en dan kunnen wij weer een herijking doen en dan zal het college ook zeker kijken hoe kunnen wij omgaan met de lokale lasten</w:t>
      </w:r>
      <w:r>
        <w:t xml:space="preserve">. </w:t>
      </w:r>
    </w:p>
    <w:p w14:paraId="080FAF5A" w14:textId="77777777" w:rsidR="00887F7C" w:rsidRDefault="00887F7C" w:rsidP="00777D15">
      <w:r w:rsidRPr="006533E8">
        <w:rPr>
          <w:u w:val="single"/>
        </w:rPr>
        <w:t>De voorzitter</w:t>
      </w:r>
      <w:r w:rsidRPr="00EB14A6">
        <w:t>: Ja, ga</w:t>
      </w:r>
      <w:r>
        <w:t>at uw</w:t>
      </w:r>
      <w:r w:rsidRPr="00EB14A6">
        <w:t xml:space="preserve"> gang.</w:t>
      </w:r>
    </w:p>
    <w:p w14:paraId="5CC6D168" w14:textId="77777777" w:rsidR="00887F7C" w:rsidRPr="00EB14A6" w:rsidRDefault="00887F7C" w:rsidP="00777D15">
      <w:r>
        <w:rPr>
          <w:u w:val="single"/>
        </w:rPr>
        <w:t>Mevrouw Van Rijn</w:t>
      </w:r>
      <w:r w:rsidRPr="006533E8">
        <w:t xml:space="preserve">: </w:t>
      </w:r>
      <w:r w:rsidRPr="00EB14A6">
        <w:t>Dank u wel. Ja. Misschien ben ik de enige hoor, maar ik begrijp het nog niet helemaal wat de wethouder bedoelt. Want als wij vandaag voorstellen of zoals het college voorstelt met vijf procent te verhogen. Ja we hebben gister laat die brief gekregen, zegt u eigenlijk is dat in de praktijk dan anders. Maar gaat u dan minder verhogen? Hoe werkt dit? Want ik begrijp het eigenlijk niet zo heel goed. Zitten we nou vast aan die vijf procent als we instemmen of moeten we dat dan soort van amenderen?</w:t>
      </w:r>
    </w:p>
    <w:p w14:paraId="525C6815" w14:textId="77777777" w:rsidR="00887F7C" w:rsidRPr="00EB14A6" w:rsidRDefault="00887F7C" w:rsidP="00777D15">
      <w:r w:rsidRPr="006533E8">
        <w:rPr>
          <w:u w:val="single"/>
        </w:rPr>
        <w:t>De voorzitter</w:t>
      </w:r>
      <w:r w:rsidRPr="00EB14A6">
        <w:t>: Ja. Voordat ik</w:t>
      </w:r>
      <w:r>
        <w:t xml:space="preserve"> d</w:t>
      </w:r>
      <w:r w:rsidRPr="00EB14A6">
        <w:t xml:space="preserve">e wethouder het woord </w:t>
      </w:r>
      <w:r>
        <w:t>g</w:t>
      </w:r>
      <w:r w:rsidRPr="00EB14A6">
        <w:t>eef</w:t>
      </w:r>
      <w:r>
        <w:t>, er</w:t>
      </w:r>
      <w:r w:rsidRPr="00EB14A6">
        <w:t xml:space="preserve"> was afgesproken dat we zouden maar ik heb er niet in de gaten gehad dat we zouden interrumperen vanaf de interruptie microfoon. Voor mij is deze zaal ook nieuw. Zullen we kijken of het lukt vanaf de plaats. Ja dat ja dat dat schilt misschien wel tijd doen</w:t>
      </w:r>
      <w:r>
        <w:t xml:space="preserve"> we. </w:t>
      </w:r>
    </w:p>
    <w:p w14:paraId="3E11DDA6" w14:textId="7FB20959" w:rsidR="00887F7C" w:rsidRPr="00EB14A6" w:rsidRDefault="00887F7C" w:rsidP="00777D15">
      <w:r w:rsidRPr="006533E8">
        <w:rPr>
          <w:u w:val="single"/>
        </w:rPr>
        <w:t>De heer Zagt</w:t>
      </w:r>
      <w:r w:rsidRPr="00EB14A6">
        <w:t xml:space="preserve">: </w:t>
      </w:r>
      <w:r>
        <w:t>J</w:t>
      </w:r>
      <w:r w:rsidRPr="00EB14A6">
        <w:t xml:space="preserve">a. Ik moet even goed denken voorzitter. Hoe ik het dan eventueel beter uit kan leggen. Het college wil wel degelijk de 3,9 en </w:t>
      </w:r>
      <w:r>
        <w:t>5</w:t>
      </w:r>
      <w:r w:rsidRPr="00EB14A6">
        <w:t xml:space="preserve"> procent realiseren. Dus wat dat betreft blijft dat</w:t>
      </w:r>
      <w:r>
        <w:t>, want stel daar kome</w:t>
      </w:r>
      <w:r w:rsidRPr="00EB14A6">
        <w:t xml:space="preserve">n </w:t>
      </w:r>
      <w:r>
        <w:t xml:space="preserve">we </w:t>
      </w:r>
      <w:r w:rsidRPr="00EB14A6">
        <w:t>daar</w:t>
      </w:r>
      <w:r>
        <w:t xml:space="preserve"> </w:t>
      </w:r>
      <w:r w:rsidRPr="00EB14A6">
        <w:t>straks op. Maar volgens mij is een van uw amendementen of van iemand anders van nou verlagen tot twee procent als dat het geval zou zijn, gaan wij gewoon een structurele meer</w:t>
      </w:r>
      <w:r>
        <w:t xml:space="preserve"> </w:t>
      </w:r>
      <w:r w:rsidRPr="00EB14A6">
        <w:t>opbrengst missen, want dat betekent ook dat we de tarieven die we in rekening brengen daarop aan moeten passen.</w:t>
      </w:r>
    </w:p>
    <w:p w14:paraId="4E70F1FC" w14:textId="77777777" w:rsidR="00887F7C" w:rsidRPr="00EB14A6" w:rsidRDefault="00887F7C" w:rsidP="00777D15">
      <w:r w:rsidRPr="006533E8">
        <w:rPr>
          <w:u w:val="single"/>
        </w:rPr>
        <w:t>De voorzitter</w:t>
      </w:r>
      <w:r w:rsidRPr="00EB14A6">
        <w:t xml:space="preserve">: Mevrouw </w:t>
      </w:r>
      <w:r>
        <w:t xml:space="preserve">Wind. </w:t>
      </w:r>
    </w:p>
    <w:p w14:paraId="5E0031BA" w14:textId="77777777" w:rsidR="00887F7C" w:rsidRPr="00EB14A6" w:rsidRDefault="00887F7C" w:rsidP="00777D15">
      <w:r>
        <w:rPr>
          <w:u w:val="single"/>
        </w:rPr>
        <w:t>Mevrouw Wind</w:t>
      </w:r>
      <w:r w:rsidRPr="006E5471">
        <w:t xml:space="preserve">: </w:t>
      </w:r>
      <w:r>
        <w:t>J</w:t>
      </w:r>
      <w:r w:rsidRPr="00EB14A6">
        <w:t xml:space="preserve">a dat is natuurlijk wat arrogant om te denken dat als mevrouw </w:t>
      </w:r>
      <w:r>
        <w:t>V</w:t>
      </w:r>
      <w:r w:rsidRPr="00EB14A6">
        <w:t>an R</w:t>
      </w:r>
      <w:r>
        <w:t>ij</w:t>
      </w:r>
      <w:r w:rsidRPr="00EB14A6">
        <w:t>n het niet helder krijg</w:t>
      </w:r>
      <w:r>
        <w:t>t,</w:t>
      </w:r>
      <w:r w:rsidRPr="00EB14A6">
        <w:t xml:space="preserve"> dat ik het wel helder krijg maar toch</w:t>
      </w:r>
      <w:r>
        <w:t>. U</w:t>
      </w:r>
      <w:r w:rsidRPr="00EB14A6">
        <w:t xml:space="preserve"> zegt we hoeven minder op te halen omdat we vorig jaar meer opgehaald hebben dan we hebben gedacht. Klopt dat. Ik ga nog een keer doen. </w:t>
      </w:r>
      <w:r>
        <w:t>U h</w:t>
      </w:r>
      <w:r w:rsidRPr="00EB14A6">
        <w:t>eeft een bepaalde verhoging voorgesteld</w:t>
      </w:r>
      <w:r>
        <w:t>,</w:t>
      </w:r>
      <w:r w:rsidRPr="00EB14A6">
        <w:t xml:space="preserve"> u zegt die kan wat minder zijn, want we halen meer op dan we bij het opschrijven in de begroting dachten. Klopt dat?</w:t>
      </w:r>
    </w:p>
    <w:p w14:paraId="48809CF6" w14:textId="01A3B060" w:rsidR="00887F7C" w:rsidRDefault="00887F7C" w:rsidP="00777D15">
      <w:r w:rsidRPr="006533E8">
        <w:rPr>
          <w:u w:val="single"/>
        </w:rPr>
        <w:t>De heer Zagt</w:t>
      </w:r>
      <w:r w:rsidRPr="00EB14A6">
        <w:t>: Dat klopt</w:t>
      </w:r>
      <w:r>
        <w:t>.</w:t>
      </w:r>
    </w:p>
    <w:p w14:paraId="091274E5" w14:textId="77777777" w:rsidR="00887F7C" w:rsidRDefault="00887F7C" w:rsidP="00777D15">
      <w:r>
        <w:rPr>
          <w:u w:val="single"/>
        </w:rPr>
        <w:t>Mevrouw Wind</w:t>
      </w:r>
      <w:r w:rsidRPr="006E5471">
        <w:t xml:space="preserve">: </w:t>
      </w:r>
      <w:r>
        <w:t>D</w:t>
      </w:r>
      <w:r w:rsidRPr="00EB14A6">
        <w:t>at klopt mooi. Vraag</w:t>
      </w:r>
      <w:r>
        <w:t xml:space="preserve"> twee. </w:t>
      </w:r>
      <w:r w:rsidRPr="00EB14A6">
        <w:t>Als dat zo is</w:t>
      </w:r>
      <w:r>
        <w:t xml:space="preserve"> </w:t>
      </w:r>
      <w:r w:rsidRPr="00EB14A6">
        <w:t>Kun je dus minder bij de inwoners ophalen en dan hoef je dus niet vijf procent extra te vragen maar dan kun je vijf min X procent vragen. Klopt</w:t>
      </w:r>
      <w:r>
        <w:t xml:space="preserve"> d</w:t>
      </w:r>
      <w:r w:rsidRPr="00EB14A6">
        <w:t>at</w:t>
      </w:r>
      <w:r>
        <w:t>?</w:t>
      </w:r>
    </w:p>
    <w:p w14:paraId="241B1B68" w14:textId="77777777" w:rsidR="00887F7C" w:rsidRDefault="00887F7C" w:rsidP="00777D15">
      <w:r w:rsidRPr="006533E8">
        <w:rPr>
          <w:u w:val="single"/>
        </w:rPr>
        <w:t>De heer Zagt</w:t>
      </w:r>
      <w:r>
        <w:t xml:space="preserve">: Dat </w:t>
      </w:r>
      <w:r w:rsidRPr="00EB14A6">
        <w:t xml:space="preserve">klopt niet. </w:t>
      </w:r>
    </w:p>
    <w:p w14:paraId="3EF730AF" w14:textId="77777777" w:rsidR="00887F7C" w:rsidRPr="00EB14A6" w:rsidRDefault="00887F7C" w:rsidP="00777D15">
      <w:r>
        <w:rPr>
          <w:u w:val="single"/>
        </w:rPr>
        <w:lastRenderedPageBreak/>
        <w:t>Mevrouw Wind</w:t>
      </w:r>
      <w:r w:rsidRPr="006E5471">
        <w:t xml:space="preserve">: </w:t>
      </w:r>
      <w:r w:rsidRPr="00EB14A6">
        <w:t>Nou voorzitter, ik hang aan uw lippen.</w:t>
      </w:r>
    </w:p>
    <w:p w14:paraId="6DDB5E95" w14:textId="77777777" w:rsidR="00042681" w:rsidRPr="00EB14A6" w:rsidRDefault="00042681" w:rsidP="00777D15">
      <w:r w:rsidRPr="006533E8">
        <w:rPr>
          <w:u w:val="single"/>
        </w:rPr>
        <w:t>De heer Zagt</w:t>
      </w:r>
      <w:r w:rsidRPr="00EB14A6">
        <w:t xml:space="preserve">: Nog eens een keer. Er is een groot verschil wat ook u en ik doe dat even voor het gemak als voorbeeld wat ook op de </w:t>
      </w:r>
      <w:r>
        <w:t>deur</w:t>
      </w:r>
      <w:r w:rsidRPr="00EB14A6">
        <w:t xml:space="preserve">mat u krijgt. U heeft hoop ik tenminste een aanslag gekregen van de gemeente </w:t>
      </w:r>
      <w:r>
        <w:t>Wijdemeren</w:t>
      </w:r>
      <w:r w:rsidRPr="00EB14A6">
        <w:t xml:space="preserve"> en die gaat u volgend jaar weer krijgen. En die is anders. Die zou naar verwachting 3,9 plus </w:t>
      </w:r>
      <w:r>
        <w:t xml:space="preserve">8 </w:t>
      </w:r>
      <w:r w:rsidRPr="00EB14A6">
        <w:t xml:space="preserve">procent plus </w:t>
      </w:r>
      <w:r>
        <w:t xml:space="preserve">5 </w:t>
      </w:r>
      <w:r w:rsidRPr="00EB14A6">
        <w:t xml:space="preserve">procent is 8,9 hoger zijn. Maar omdat </w:t>
      </w:r>
      <w:r>
        <w:t xml:space="preserve">u </w:t>
      </w:r>
      <w:r w:rsidRPr="00EB14A6">
        <w:t>met zijn allen al diegenen die hier wonen en al diegenen die een bedrijf hebben</w:t>
      </w:r>
      <w:r>
        <w:t>, a</w:t>
      </w:r>
      <w:r w:rsidRPr="00EB14A6">
        <w:t>l een bepaald totaalbedrag opbrengt nu al in 2023</w:t>
      </w:r>
      <w:r>
        <w:t>,</w:t>
      </w:r>
      <w:r w:rsidRPr="00EB14A6">
        <w:t xml:space="preserve"> hoeft die verhoging voor u alle individueel niet zoveel meer te zijn. Om evengoed het begrotingsre</w:t>
      </w:r>
      <w:r>
        <w:t>sultaat</w:t>
      </w:r>
      <w:r w:rsidRPr="00EB14A6">
        <w:t xml:space="preserve"> 2024 te realiseren.</w:t>
      </w:r>
      <w:r>
        <w:t xml:space="preserve"> </w:t>
      </w:r>
    </w:p>
    <w:p w14:paraId="13C87BAF" w14:textId="77777777" w:rsidR="00042681" w:rsidRPr="00EB14A6" w:rsidRDefault="00042681" w:rsidP="00777D15">
      <w:r w:rsidRPr="006533E8">
        <w:rPr>
          <w:u w:val="single"/>
        </w:rPr>
        <w:t>Mevrouw Wind</w:t>
      </w:r>
      <w:r w:rsidRPr="00EB14A6">
        <w:t xml:space="preserve">: Volgens mij is er een direct verband tussen percentages en bedragen. Zou </w:t>
      </w:r>
      <w:r>
        <w:t xml:space="preserve">u </w:t>
      </w:r>
      <w:r w:rsidRPr="00EB14A6">
        <w:t>dit antwoord in de schoorsteen voor ons op papier willen zetten?</w:t>
      </w:r>
    </w:p>
    <w:p w14:paraId="0D3D9E4D" w14:textId="77777777" w:rsidR="00042681" w:rsidRPr="00EB14A6" w:rsidRDefault="00042681" w:rsidP="00777D15">
      <w:r w:rsidRPr="006533E8">
        <w:rPr>
          <w:u w:val="single"/>
        </w:rPr>
        <w:t>De voorzitter</w:t>
      </w:r>
      <w:r w:rsidRPr="00EB14A6">
        <w:t>: Ja. Misschien mag ik nog een poging wagen. Ik ben het wilde, ik ben begonnen, ik ben ooit begonnen. De eerste drie jaar van mijn werkzame leven heb ik voor de klas gestaan. Volgens mij zegt de wethouder</w:t>
      </w:r>
      <w:r>
        <w:t xml:space="preserve"> w</w:t>
      </w:r>
      <w:r w:rsidRPr="00EB14A6">
        <w:t xml:space="preserve">e hebben gezegd we rekenen de inflatie toe 3,9 procent en we willen qua bedrag in totaal nog eens vijf procent het extra </w:t>
      </w:r>
      <w:r>
        <w:t>binnenhalen</w:t>
      </w:r>
      <w:r w:rsidRPr="00EB14A6">
        <w:t xml:space="preserve"> en dat bedrag dat staat in de begroting. Nou blijkt dat het uitgangspunt wat we al binnenkrijgen wat hoger is, is om dat totale bedrag te halen. Hoef je dan geen</w:t>
      </w:r>
      <w:r>
        <w:t xml:space="preserve"> d</w:t>
      </w:r>
      <w:r w:rsidRPr="00EB14A6">
        <w:t xml:space="preserve">at staat ook in de brief </w:t>
      </w:r>
      <w:r>
        <w:t xml:space="preserve">die u </w:t>
      </w:r>
      <w:r w:rsidRPr="00EB14A6">
        <w:t xml:space="preserve">gisteren hebt gekregen hoeven </w:t>
      </w:r>
      <w:r>
        <w:t xml:space="preserve">we </w:t>
      </w:r>
      <w:r w:rsidRPr="00EB14A6">
        <w:t>niet vijf procent extra te verhogen maar een veel lager percentage</w:t>
      </w:r>
      <w:r>
        <w:t>.</w:t>
      </w:r>
      <w:r w:rsidRPr="00EB14A6">
        <w:t xml:space="preserve"> </w:t>
      </w:r>
      <w:r>
        <w:t>M</w:t>
      </w:r>
      <w:r w:rsidRPr="00EB14A6">
        <w:t>aar het bedrag in de begroting ik hou niet zo van heilig verklaren</w:t>
      </w:r>
      <w:r>
        <w:t>,</w:t>
      </w:r>
      <w:r w:rsidRPr="00EB14A6">
        <w:t xml:space="preserve"> maar dat hebben we nodig om een sluitende begroting te krijgen en er staat vier jaar lang </w:t>
      </w:r>
      <w:r>
        <w:t>g</w:t>
      </w:r>
      <w:r w:rsidRPr="00EB14A6">
        <w:t xml:space="preserve">een extra verhoging in ieder geval dit eerste jaar is het in percentage minder en komen </w:t>
      </w:r>
      <w:r>
        <w:t xml:space="preserve">we </w:t>
      </w:r>
      <w:r w:rsidRPr="00EB14A6">
        <w:t>op hetzelfde bedrag uit. En daar beslist in december bij de belastingtarieven en de legers over</w:t>
      </w:r>
      <w:r>
        <w:t xml:space="preserve">. </w:t>
      </w:r>
    </w:p>
    <w:p w14:paraId="0FEEAC85" w14:textId="77777777" w:rsidR="00042681" w:rsidRPr="00EB14A6" w:rsidRDefault="00042681" w:rsidP="00777D15">
      <w:r w:rsidRPr="006533E8">
        <w:rPr>
          <w:u w:val="single"/>
        </w:rPr>
        <w:t>Mevrouw Wind</w:t>
      </w:r>
      <w:r w:rsidRPr="00EB14A6">
        <w:t>: U bent vast een hele goeie onderwijzer geweest</w:t>
      </w:r>
      <w:r>
        <w:t>,</w:t>
      </w:r>
      <w:r w:rsidRPr="00EB14A6">
        <w:t xml:space="preserve"> want dit snap ik. Maar dit is volgens mij wat anders dan de wethouder zegt.</w:t>
      </w:r>
    </w:p>
    <w:p w14:paraId="525D14CD" w14:textId="77777777" w:rsidR="00042681" w:rsidRDefault="00042681" w:rsidP="00777D15">
      <w:r w:rsidRPr="006533E8">
        <w:rPr>
          <w:u w:val="single"/>
        </w:rPr>
        <w:t>De voorzitter</w:t>
      </w:r>
      <w:r w:rsidRPr="00EB14A6">
        <w:t xml:space="preserve">: </w:t>
      </w:r>
      <w:r>
        <w:t>N</w:t>
      </w:r>
      <w:r w:rsidRPr="00EB14A6">
        <w:t xml:space="preserve">ou wordt het voor mij ook spannend. </w:t>
      </w:r>
    </w:p>
    <w:p w14:paraId="57F3D5F0" w14:textId="77777777" w:rsidR="00042681" w:rsidRPr="00EB14A6" w:rsidRDefault="00042681" w:rsidP="00777D15">
      <w:r w:rsidRPr="006533E8">
        <w:rPr>
          <w:u w:val="single"/>
        </w:rPr>
        <w:t>De heer Zagt</w:t>
      </w:r>
      <w:r>
        <w:t xml:space="preserve">: </w:t>
      </w:r>
      <w:r w:rsidRPr="00EB14A6">
        <w:t>Ja. Ik hoef alleen maar te bevestigen dat het niet anders is dan wat de burgemeester zegt.</w:t>
      </w:r>
    </w:p>
    <w:p w14:paraId="40632D62" w14:textId="027FF341" w:rsidR="00042681" w:rsidRDefault="00042681" w:rsidP="00777D15">
      <w:r w:rsidRPr="006533E8">
        <w:rPr>
          <w:u w:val="single"/>
        </w:rPr>
        <w:t>De voorzitter</w:t>
      </w:r>
      <w:r w:rsidRPr="00EB14A6">
        <w:t>: Gaat u ver</w:t>
      </w:r>
      <w:r>
        <w:t>der.</w:t>
      </w:r>
    </w:p>
    <w:p w14:paraId="37D0D03C" w14:textId="2B1395D6" w:rsidR="00042681" w:rsidRDefault="0000189E" w:rsidP="00777D15">
      <w:r>
        <w:rPr>
          <w:u w:val="single"/>
        </w:rPr>
        <w:t>De heer De Kruijff</w:t>
      </w:r>
      <w:r>
        <w:t xml:space="preserve">: </w:t>
      </w:r>
      <w:r w:rsidR="00042681">
        <w:t>Voorzitter? D</w:t>
      </w:r>
      <w:r w:rsidR="00042681" w:rsidRPr="00EB14A6">
        <w:t>an</w:t>
      </w:r>
      <w:r w:rsidR="00042681">
        <w:t xml:space="preserve"> </w:t>
      </w:r>
      <w:r w:rsidR="00042681" w:rsidRPr="00EB14A6">
        <w:t>ga ik het toch nog eens een keer anders vragen</w:t>
      </w:r>
      <w:r w:rsidR="00042681">
        <w:t>,</w:t>
      </w:r>
      <w:r w:rsidR="00042681" w:rsidRPr="00EB14A6">
        <w:t xml:space="preserve"> want dat vind ik dan wel een interessante want we hebben dus het afgelopen jaar meeropbrengst gehad? En dat gaat nu dus van 24 af als ik het goed begrijp</w:t>
      </w:r>
      <w:r w:rsidR="00042681">
        <w:t>,</w:t>
      </w:r>
      <w:r w:rsidR="00042681" w:rsidRPr="00EB14A6">
        <w:t xml:space="preserve"> want ze zouden vijf procent gaan vragen dat wordt nu 1,8 om op hetzelfde bedrag uit te komen. Wat u had begroot die vijf procent had u begroot voor 24 en dat hebben we dus dit jaar al binnengehaald met wat meer opbrengsten, maar we gaan zo meteen natuurlijk begroten op vijf procent en dat gaan we op de jaar erna ook begroten</w:t>
      </w:r>
      <w:r w:rsidR="00042681">
        <w:t>.</w:t>
      </w:r>
      <w:r w:rsidR="00042681" w:rsidRPr="00EB14A6">
        <w:t xml:space="preserve"> </w:t>
      </w:r>
      <w:r w:rsidR="00042681">
        <w:t>M</w:t>
      </w:r>
      <w:r w:rsidR="00042681" w:rsidRPr="00EB14A6">
        <w:t>aar als we dan afgelopen jaar dat al extra binnengehaald hebben</w:t>
      </w:r>
      <w:r w:rsidR="00042681">
        <w:t>,</w:t>
      </w:r>
      <w:r w:rsidR="00042681" w:rsidRPr="00EB14A6">
        <w:t xml:space="preserve"> dan vraag ik me wel af of we dan in het komende jaar en het jaar daarop toch nog steeds die vijf procent nodig hebben want dat bedrag dat we nu extra binnengehaald hebben dat halen we denk</w:t>
      </w:r>
      <w:r w:rsidR="00042681">
        <w:t xml:space="preserve"> ik</w:t>
      </w:r>
      <w:r w:rsidR="00042681" w:rsidRPr="00EB14A6">
        <w:t xml:space="preserve"> komend jaar ook binnen. Of sla ik het dan wel heel plat? </w:t>
      </w:r>
    </w:p>
    <w:p w14:paraId="6BEB5FEC" w14:textId="77777777" w:rsidR="0000189E" w:rsidRPr="00EB14A6" w:rsidRDefault="0000189E" w:rsidP="00777D15">
      <w:r w:rsidRPr="006533E8">
        <w:rPr>
          <w:u w:val="single"/>
        </w:rPr>
        <w:t>De heer Zagt</w:t>
      </w:r>
      <w:r>
        <w:t xml:space="preserve">: </w:t>
      </w:r>
      <w:r w:rsidRPr="00EB14A6">
        <w:t>Nou ik zou zeggen gelukkig maar</w:t>
      </w:r>
      <w:r>
        <w:t>,</w:t>
      </w:r>
      <w:r w:rsidRPr="00EB14A6">
        <w:t xml:space="preserve"> want de</w:t>
      </w:r>
      <w:r>
        <w:t xml:space="preserve"> OZB</w:t>
      </w:r>
      <w:r w:rsidRPr="00EB14A6">
        <w:t xml:space="preserve"> opbrengsten zijn structureel. Dus als je het zo wil zien</w:t>
      </w:r>
      <w:r>
        <w:t>,</w:t>
      </w:r>
      <w:r w:rsidRPr="00EB14A6">
        <w:t xml:space="preserve"> dan kun je zeggen nou we hebben in 2023 dit lopende jaar eenmalig een voordeel</w:t>
      </w:r>
      <w:r>
        <w:t>.</w:t>
      </w:r>
      <w:r w:rsidRPr="00EB14A6">
        <w:t xml:space="preserve"> </w:t>
      </w:r>
      <w:r>
        <w:t>D</w:t>
      </w:r>
      <w:r w:rsidRPr="00EB14A6">
        <w:t xml:space="preserve">at staat dan ook in de Najaarsnota die we in december </w:t>
      </w:r>
      <w:r>
        <w:t>raad</w:t>
      </w:r>
      <w:r w:rsidRPr="00EB14A6">
        <w:t xml:space="preserve"> </w:t>
      </w:r>
      <w:r>
        <w:t xml:space="preserve">in </w:t>
      </w:r>
      <w:r w:rsidRPr="00EB14A6">
        <w:t>commissie krijgen. Maar de structurele doorwerking die vervolgt gewoon</w:t>
      </w:r>
      <w:r>
        <w:t>,</w:t>
      </w:r>
      <w:r w:rsidRPr="00EB14A6">
        <w:t xml:space="preserve"> zo zit het</w:t>
      </w:r>
      <w:r>
        <w:t>.</w:t>
      </w:r>
      <w:r w:rsidRPr="00EB14A6">
        <w:t xml:space="preserve"> </w:t>
      </w:r>
      <w:r>
        <w:t>D</w:t>
      </w:r>
      <w:r w:rsidRPr="00EB14A6">
        <w:t>us om het om het begrotings</w:t>
      </w:r>
      <w:r>
        <w:t>totaal te r</w:t>
      </w:r>
      <w:r w:rsidRPr="00EB14A6">
        <w:t>ealiseren is het goede nieuws</w:t>
      </w:r>
      <w:r>
        <w:t>,</w:t>
      </w:r>
      <w:r w:rsidRPr="00EB14A6">
        <w:t xml:space="preserve"> </w:t>
      </w:r>
      <w:r>
        <w:t>g</w:t>
      </w:r>
      <w:r w:rsidRPr="00EB14A6">
        <w:t>oed i</w:t>
      </w:r>
      <w:r>
        <w:t xml:space="preserve"> dan een beetje een raar</w:t>
      </w:r>
      <w:r w:rsidRPr="00EB14A6">
        <w:t xml:space="preserve"> woord in zo'n verband. Maar de inwoners zijn rekening gewend op de mat die al een bepaalde </w:t>
      </w:r>
      <w:r w:rsidRPr="00EB14A6">
        <w:lastRenderedPageBreak/>
        <w:t>hoogte had en om die te verhogen hoeft dat niet met vijf procent</w:t>
      </w:r>
      <w:r>
        <w:t>.</w:t>
      </w:r>
      <w:r w:rsidRPr="00EB14A6">
        <w:t xml:space="preserve"> </w:t>
      </w:r>
      <w:r>
        <w:t>E</w:t>
      </w:r>
      <w:r w:rsidRPr="00EB14A6">
        <w:t>n toch realiseren wij daarmee wel de vijf procent die de gemeente graag extra binnen wil krijgen.</w:t>
      </w:r>
    </w:p>
    <w:p w14:paraId="3FCBC4EA" w14:textId="115B9C18" w:rsidR="0000189E" w:rsidRDefault="0000189E" w:rsidP="00777D15">
      <w:r>
        <w:rPr>
          <w:u w:val="single"/>
        </w:rPr>
        <w:t>De heer De Kruijff</w:t>
      </w:r>
      <w:r w:rsidRPr="00EB14A6">
        <w:t>: Die dus dan snap ik hem goed. Maar dan voorzitter dan begrijp ik dat we dan nu 1,8 wordt nu 1,8 plus de inflatie</w:t>
      </w:r>
      <w:r>
        <w:t>,</w:t>
      </w:r>
      <w:r w:rsidRPr="00EB14A6">
        <w:t xml:space="preserve"> de inflatie kan natuurlijk volgend jaar anders zijn</w:t>
      </w:r>
      <w:r>
        <w:t>.</w:t>
      </w:r>
      <w:r w:rsidRPr="00EB14A6">
        <w:t xml:space="preserve"> </w:t>
      </w:r>
      <w:r>
        <w:t>D</w:t>
      </w:r>
      <w:r w:rsidRPr="00EB14A6">
        <w:t>us dat kan wel vier zi</w:t>
      </w:r>
      <w:r>
        <w:t>j</w:t>
      </w:r>
      <w:r w:rsidRPr="00EB14A6">
        <w:t>n bij wijze van spreken. Maar zouden we dan weer met die 1,8 rekenen of gaan we dan met de vijf procent rekenen</w:t>
      </w:r>
      <w:r>
        <w:t>?</w:t>
      </w:r>
      <w:r w:rsidRPr="006533E8">
        <w:t xml:space="preserve"> </w:t>
      </w:r>
      <w:r>
        <w:t xml:space="preserve">Eigenlijk </w:t>
      </w:r>
      <w:r w:rsidRPr="00EB14A6">
        <w:t>zou je dan met die 1,8 moeten rekenen want dat heb je nu ook extra opgehaald.</w:t>
      </w:r>
    </w:p>
    <w:p w14:paraId="074E194E" w14:textId="77777777" w:rsidR="0000189E" w:rsidRPr="00EB14A6" w:rsidRDefault="0000189E" w:rsidP="00777D15">
      <w:r w:rsidRPr="00EB14A6">
        <w:rPr>
          <w:u w:val="single"/>
        </w:rPr>
        <w:t>De voorzitter</w:t>
      </w:r>
      <w:r w:rsidRPr="00EB14A6">
        <w:t>:</w:t>
      </w:r>
      <w:r>
        <w:t xml:space="preserve"> </w:t>
      </w:r>
      <w:r w:rsidRPr="00EB14A6">
        <w:t>Ja. Nog een aanvullende vraag</w:t>
      </w:r>
      <w:r>
        <w:t>?</w:t>
      </w:r>
    </w:p>
    <w:p w14:paraId="5A2D8613" w14:textId="77777777" w:rsidR="0000189E" w:rsidRPr="00EB14A6" w:rsidRDefault="0000189E" w:rsidP="00777D15">
      <w:r w:rsidRPr="006533E8">
        <w:rPr>
          <w:u w:val="single"/>
        </w:rPr>
        <w:t>Mevrouw Van Rijn</w:t>
      </w:r>
      <w:r>
        <w:t>:</w:t>
      </w:r>
      <w:r w:rsidRPr="00EB14A6">
        <w:t xml:space="preserve"> </w:t>
      </w:r>
      <w:r>
        <w:t>I</w:t>
      </w:r>
      <w:r w:rsidRPr="00EB14A6">
        <w:t>k dacht ook</w:t>
      </w:r>
      <w:r>
        <w:t>,</w:t>
      </w:r>
      <w:r w:rsidRPr="00EB14A6">
        <w:t xml:space="preserve"> ik begrijp het niet. Maar even voor mijn beeld. We hadden 100 euro en het college </w:t>
      </w:r>
      <w:r>
        <w:t>zegt</w:t>
      </w:r>
      <w:r w:rsidRPr="00EB14A6">
        <w:t xml:space="preserve"> van die 100 euro moeten we 105 euro maken. Dus dat is een stijging van vijf procent. Nu blijkt dat die 100 euro geen 100 euro was, maar 103 euro. Om dan nog steeds naar die 105 te komen moet je dus maar 2 euro extra ophalen</w:t>
      </w:r>
      <w:r>
        <w:t>,</w:t>
      </w:r>
      <w:r w:rsidRPr="00EB14A6">
        <w:t xml:space="preserve"> maar het blijft 105 dus het blijft vijf procent. De wethouder zegt daarentegen als we het voorstel van het CDA en de </w:t>
      </w:r>
      <w:r>
        <w:t>P</w:t>
      </w:r>
      <w:r w:rsidRPr="00EB14A6">
        <w:t xml:space="preserve">artij van </w:t>
      </w:r>
      <w:r>
        <w:t>de A</w:t>
      </w:r>
      <w:r w:rsidRPr="00EB14A6">
        <w:t>rbeid volgen, hebben</w:t>
      </w:r>
      <w:r>
        <w:t xml:space="preserve"> we</w:t>
      </w:r>
      <w:r w:rsidRPr="00EB14A6">
        <w:t xml:space="preserve"> een gat. Die mening deel ik. Maar dat vinden wij dan weer niet zo heel erg.</w:t>
      </w:r>
    </w:p>
    <w:p w14:paraId="1F7D5E59" w14:textId="77777777" w:rsidR="0000189E" w:rsidRDefault="0000189E" w:rsidP="00777D15">
      <w:r w:rsidRPr="00EB14A6">
        <w:rPr>
          <w:u w:val="single"/>
        </w:rPr>
        <w:t>De voorzitter</w:t>
      </w:r>
      <w:r w:rsidRPr="00EB14A6">
        <w:t>:</w:t>
      </w:r>
      <w:r>
        <w:t xml:space="preserve"> V</w:t>
      </w:r>
      <w:r w:rsidRPr="00EB14A6">
        <w:t>olgens mij de basis, zoals de wet</w:t>
      </w:r>
      <w:r>
        <w:t>houder</w:t>
      </w:r>
      <w:r w:rsidRPr="00EB14A6">
        <w:t xml:space="preserve"> ook heeft </w:t>
      </w:r>
      <w:r>
        <w:t xml:space="preserve">uitgelegd die </w:t>
      </w:r>
      <w:r w:rsidRPr="00EB14A6">
        <w:t>begrijpen</w:t>
      </w:r>
      <w:r>
        <w:t xml:space="preserve"> we</w:t>
      </w:r>
      <w:r w:rsidRPr="00EB14A6">
        <w:t xml:space="preserve">. We kunnen door. </w:t>
      </w:r>
    </w:p>
    <w:p w14:paraId="166294BF" w14:textId="77777777" w:rsidR="00025367" w:rsidRDefault="00025367" w:rsidP="00777D15">
      <w:r w:rsidRPr="006533E8">
        <w:rPr>
          <w:u w:val="single"/>
        </w:rPr>
        <w:t>De heer Zagt</w:t>
      </w:r>
      <w:r>
        <w:t xml:space="preserve">: </w:t>
      </w:r>
      <w:r w:rsidRPr="00EB14A6">
        <w:t>Ik had daar nog een zinnetje aan toe te voegen en dat was dat dit alles uiteraard ook te maken heeft met het beheer op orde krijgen. Ik heb genoemd de areaal uitbreiding, completer adressenbestand en herwaardering. Nou ik ben blij dat het heeft bijgedragen tot ook deze</w:t>
      </w:r>
      <w:r>
        <w:t>,</w:t>
      </w:r>
      <w:r w:rsidRPr="00EB14A6">
        <w:t xml:space="preserve"> tot op dit gebied ook beheer op orde</w:t>
      </w:r>
      <w:r>
        <w:t>.</w:t>
      </w:r>
      <w:r w:rsidRPr="00EB14A6">
        <w:t xml:space="preserve"> </w:t>
      </w:r>
      <w:r>
        <w:t>D</w:t>
      </w:r>
      <w:r w:rsidRPr="00EB14A6">
        <w:t>an</w:t>
      </w:r>
      <w:r>
        <w:t xml:space="preserve"> g</w:t>
      </w:r>
      <w:r w:rsidRPr="00EB14A6">
        <w:t>root punt wat breder aan de orde kwam de toerekening van de overhe</w:t>
      </w:r>
      <w:r>
        <w:t>a</w:t>
      </w:r>
      <w:r w:rsidRPr="00EB14A6">
        <w:t xml:space="preserve">d die </w:t>
      </w:r>
      <w:r>
        <w:t xml:space="preserve">riep </w:t>
      </w:r>
      <w:r w:rsidRPr="00EB14A6">
        <w:t>en roept nog steeds veel vragen op. Kan dat nu opeens en is dit een beleidswijziging? Voor</w:t>
      </w:r>
      <w:r>
        <w:t>deel</w:t>
      </w:r>
      <w:r w:rsidRPr="00EB14A6">
        <w:t xml:space="preserve"> van die strekking deze forse beleidswijziging moeten we uit kunnen leggen z</w:t>
      </w:r>
      <w:r>
        <w:t>ei</w:t>
      </w:r>
      <w:r w:rsidRPr="00EB14A6">
        <w:t xml:space="preserve"> mevrouw </w:t>
      </w:r>
      <w:r>
        <w:t xml:space="preserve">Wind </w:t>
      </w:r>
      <w:r w:rsidRPr="00EB14A6">
        <w:t>nou, het is geen beleidswijziging. Ik heb dat in commissie ook gezegd en dat was niet nieuw. Ook in de drie of vier sessies van het financiële stelplan vanaf januari dit jaar hebben wij dit met u gedeeld</w:t>
      </w:r>
      <w:r>
        <w:t>,</w:t>
      </w:r>
      <w:r w:rsidRPr="00EB14A6">
        <w:t xml:space="preserve"> in de hele het hele onderzoek naar de gemeente</w:t>
      </w:r>
      <w:r>
        <w:t xml:space="preserve"> </w:t>
      </w:r>
      <w:r w:rsidRPr="00EB14A6">
        <w:t>financiën waarbij alles tegen het licht is gehouden</w:t>
      </w:r>
      <w:r>
        <w:t>.</w:t>
      </w:r>
      <w:r w:rsidRPr="00EB14A6">
        <w:t xml:space="preserve"> </w:t>
      </w:r>
      <w:r>
        <w:t>I</w:t>
      </w:r>
      <w:r w:rsidRPr="00EB14A6">
        <w:t xml:space="preserve">s geconstateerd dat we ons niet altijd aan de eigen door de </w:t>
      </w:r>
      <w:r>
        <w:t>raad</w:t>
      </w:r>
      <w:r w:rsidRPr="00EB14A6">
        <w:t xml:space="preserve"> vastgestelde verordening hielden. En een daarvan was ook deze namelijk de toerekening van de overhe</w:t>
      </w:r>
      <w:r>
        <w:t>a</w:t>
      </w:r>
      <w:r w:rsidRPr="00EB14A6">
        <w:t>d</w:t>
      </w:r>
      <w:r>
        <w:t>. Nou</w:t>
      </w:r>
      <w:r w:rsidRPr="00EB14A6">
        <w:t xml:space="preserve"> het over</w:t>
      </w:r>
      <w:r>
        <w:t>head</w:t>
      </w:r>
      <w:r w:rsidRPr="00EB14A6">
        <w:t xml:space="preserve"> het percentage dat dat is bekend op begroting</w:t>
      </w:r>
      <w:r>
        <w:t>s</w:t>
      </w:r>
      <w:r w:rsidRPr="00EB14A6">
        <w:t>basis</w:t>
      </w:r>
      <w:r>
        <w:t>,</w:t>
      </w:r>
      <w:r w:rsidRPr="00EB14A6">
        <w:t xml:space="preserve"> de directe kosten van de af</w:t>
      </w:r>
      <w:r>
        <w:t>valstoffen</w:t>
      </w:r>
      <w:r w:rsidRPr="00EB14A6">
        <w:t xml:space="preserve"> en de rioolheffing zijn bekend en dat over het percentage wordt op die directe kosten losgelaten dus daar komt dat getal uit. Het is dus niet zo dat dat we kijken waar kunnen we al die overhe</w:t>
      </w:r>
      <w:r>
        <w:t>a</w:t>
      </w:r>
      <w:r w:rsidRPr="00EB14A6">
        <w:t>d kwij</w:t>
      </w:r>
      <w:r>
        <w:t>t</w:t>
      </w:r>
      <w:r w:rsidRPr="00EB14A6">
        <w:t>? Nee je hebt een over</w:t>
      </w:r>
      <w:r>
        <w:t>head</w:t>
      </w:r>
      <w:r w:rsidRPr="00EB14A6">
        <w:t xml:space="preserve"> percentage</w:t>
      </w:r>
      <w:r>
        <w:t xml:space="preserve">, </w:t>
      </w:r>
      <w:r w:rsidRPr="00EB14A6">
        <w:t>je kijkt naar de directe kosten van een bepaald product en daar reken je dat aan toe. Zo is dit tot stand gekomen en dat is inderdaad een forse verzwaring, maar het is wel conform het huidige beleid.</w:t>
      </w:r>
    </w:p>
    <w:p w14:paraId="5EF133DC" w14:textId="77777777" w:rsidR="00025367" w:rsidRPr="00EB14A6" w:rsidRDefault="00025367" w:rsidP="00777D15">
      <w:r w:rsidRPr="00EB14A6">
        <w:rPr>
          <w:u w:val="single"/>
        </w:rPr>
        <w:t>De voorzitter</w:t>
      </w:r>
      <w:r w:rsidRPr="00EB14A6">
        <w:t>:</w:t>
      </w:r>
      <w:r>
        <w:t xml:space="preserve"> </w:t>
      </w:r>
      <w:r w:rsidRPr="00EB14A6">
        <w:t xml:space="preserve">Mevrouw </w:t>
      </w:r>
      <w:r>
        <w:t>Wind</w:t>
      </w:r>
      <w:r w:rsidRPr="00EB14A6">
        <w:t>.</w:t>
      </w:r>
    </w:p>
    <w:p w14:paraId="665F5BE8" w14:textId="77777777" w:rsidR="00025367" w:rsidRDefault="00025367" w:rsidP="00777D15">
      <w:r w:rsidRPr="006533E8">
        <w:rPr>
          <w:u w:val="single"/>
        </w:rPr>
        <w:t>Mevrouw Wind</w:t>
      </w:r>
      <w:r w:rsidRPr="00EB14A6">
        <w:t xml:space="preserve">: </w:t>
      </w:r>
      <w:r>
        <w:t>J</w:t>
      </w:r>
      <w:r w:rsidRPr="00EB14A6">
        <w:t>a voorzitter. Ik heb da</w:t>
      </w:r>
      <w:r>
        <w:t>ar</w:t>
      </w:r>
      <w:r w:rsidRPr="00EB14A6">
        <w:t xml:space="preserve"> toch nog twee vragen over. Ten eerste is voor het eerst dat de overhe</w:t>
      </w:r>
      <w:r>
        <w:t>a</w:t>
      </w:r>
      <w:r w:rsidRPr="00EB14A6">
        <w:t>d wordt doorgerekend op de afvalstoffen en riool</w:t>
      </w:r>
      <w:r>
        <w:t>. E</w:t>
      </w:r>
      <w:r w:rsidRPr="00EB14A6">
        <w:t>n als het niet zo is, wil ik dat graag gecorrigeerd zien. Maar</w:t>
      </w:r>
      <w:r>
        <w:t xml:space="preserve"> d</w:t>
      </w:r>
      <w:r w:rsidRPr="00EB14A6">
        <w:t xml:space="preserve">at is voor het eerst. </w:t>
      </w:r>
    </w:p>
    <w:p w14:paraId="7355BD14" w14:textId="77777777" w:rsidR="00025367" w:rsidRPr="00EB14A6" w:rsidRDefault="00025367" w:rsidP="00777D15">
      <w:r w:rsidRPr="006533E8">
        <w:rPr>
          <w:u w:val="single"/>
        </w:rPr>
        <w:t>De heer Zagt</w:t>
      </w:r>
      <w:r>
        <w:t>: Dat is voor het eerst en d</w:t>
      </w:r>
      <w:r w:rsidRPr="00EB14A6">
        <w:t>at heeft het college vanaf het begin af aan steeds gezegd.</w:t>
      </w:r>
    </w:p>
    <w:p w14:paraId="3B439463" w14:textId="77777777" w:rsidR="00025367" w:rsidRDefault="00025367" w:rsidP="00777D15">
      <w:r w:rsidRPr="006533E8">
        <w:rPr>
          <w:u w:val="single"/>
        </w:rPr>
        <w:t>Mevrouw Wind</w:t>
      </w:r>
      <w:r w:rsidRPr="00EB14A6">
        <w:t>: Jawel. Maar daarom is het wel een beleidswijziging opzichte van de begroting. En dan kom ik op de eisen die gesteld worden aan de gemeente</w:t>
      </w:r>
      <w:r>
        <w:t>raad</w:t>
      </w:r>
      <w:r w:rsidRPr="00EB14A6">
        <w:t xml:space="preserve">. </w:t>
      </w:r>
      <w:r>
        <w:t>W</w:t>
      </w:r>
      <w:r w:rsidRPr="00EB14A6">
        <w:t>at ik voorlas uiteraard VNG enzovoort en daar staat</w:t>
      </w:r>
      <w:r>
        <w:t xml:space="preserve"> m</w:t>
      </w:r>
      <w:r w:rsidRPr="00EB14A6">
        <w:t xml:space="preserve">aar ook in allerlei andere documenten staat dat </w:t>
      </w:r>
      <w:r>
        <w:t xml:space="preserve">er </w:t>
      </w:r>
      <w:r w:rsidRPr="00EB14A6">
        <w:t xml:space="preserve">wel een directe relatie moet zijn tussen de aard van de </w:t>
      </w:r>
      <w:r w:rsidRPr="00EB14A6">
        <w:lastRenderedPageBreak/>
        <w:t>betaling. Dus in dit deze zin het afval en de toerekening van de overhe</w:t>
      </w:r>
      <w:r>
        <w:t>ad</w:t>
      </w:r>
      <w:r w:rsidRPr="00EB14A6">
        <w:t>. En wij hebben hier een giga overhe</w:t>
      </w:r>
      <w:r>
        <w:t>a</w:t>
      </w:r>
      <w:r w:rsidRPr="00EB14A6">
        <w:t>d. En wat er nu gebeurt is dat ook nog eens veel dingen onder overhe</w:t>
      </w:r>
      <w:r>
        <w:t>a</w:t>
      </w:r>
      <w:r w:rsidRPr="00EB14A6">
        <w:t>d zijn geboekt die daar niet thuishoren. Bijvoorbeeld het hele in</w:t>
      </w:r>
      <w:r>
        <w:t>huur en personeelsplan</w:t>
      </w:r>
      <w:r w:rsidRPr="00EB14A6">
        <w:t xml:space="preserve"> en mijn punt hierbij is dus is een overhe</w:t>
      </w:r>
      <w:r>
        <w:t>ad</w:t>
      </w:r>
      <w:r w:rsidRPr="00EB14A6">
        <w:t xml:space="preserve"> enorm</w:t>
      </w:r>
      <w:r>
        <w:t>,</w:t>
      </w:r>
      <w:r w:rsidRPr="00EB14A6">
        <w:t xml:space="preserve"> staat niet in relatie tot de aard van de heffing en wordt op die manier echt te veel van de inwoners gevraagd en daar wil ik graag antwoord op hebben</w:t>
      </w:r>
      <w:r>
        <w:t>.</w:t>
      </w:r>
      <w:r w:rsidRPr="00EB14A6">
        <w:t xml:space="preserve"> </w:t>
      </w:r>
      <w:r>
        <w:t>E</w:t>
      </w:r>
      <w:r w:rsidRPr="00EB14A6">
        <w:t xml:space="preserve">n ik vind het heel vervelend dat dit nog in de </w:t>
      </w:r>
      <w:r>
        <w:t>raad</w:t>
      </w:r>
      <w:r w:rsidRPr="00EB14A6">
        <w:t xml:space="preserve"> moet</w:t>
      </w:r>
      <w:r>
        <w:t>,</w:t>
      </w:r>
      <w:r w:rsidRPr="00EB14A6">
        <w:t xml:space="preserve"> maar mijn collega heeft z</w:t>
      </w:r>
      <w:r>
        <w:t>ijn</w:t>
      </w:r>
      <w:r w:rsidRPr="00EB14A6">
        <w:t xml:space="preserve"> uiterste best gedaan om het de commissie doen. Ik wil echt het antwoord weten. Dank u wel. </w:t>
      </w:r>
    </w:p>
    <w:p w14:paraId="2AA07800" w14:textId="77777777" w:rsidR="00025367" w:rsidRPr="00EB14A6" w:rsidRDefault="00025367" w:rsidP="00777D15">
      <w:r w:rsidRPr="00EB14A6">
        <w:rPr>
          <w:u w:val="single"/>
        </w:rPr>
        <w:t>De voorzitter</w:t>
      </w:r>
      <w:r w:rsidRPr="00EB14A6">
        <w:t>:</w:t>
      </w:r>
      <w:r>
        <w:t xml:space="preserve"> </w:t>
      </w:r>
      <w:r w:rsidRPr="00EB14A6">
        <w:t>De wethouder.</w:t>
      </w:r>
    </w:p>
    <w:p w14:paraId="19D3B0DC" w14:textId="67146F32" w:rsidR="00FF6DC8" w:rsidRPr="00EB14A6" w:rsidRDefault="00FF6DC8" w:rsidP="00777D15">
      <w:r w:rsidRPr="006533E8">
        <w:rPr>
          <w:u w:val="single"/>
        </w:rPr>
        <w:t>De heer Zagt</w:t>
      </w:r>
      <w:r w:rsidRPr="00EB14A6">
        <w:t xml:space="preserve">: </w:t>
      </w:r>
      <w:r>
        <w:t>J</w:t>
      </w:r>
      <w:r w:rsidRPr="00EB14A6">
        <w:t>a voorzitter, dank u wel. Daar is geen twijfel over</w:t>
      </w:r>
      <w:r>
        <w:t xml:space="preserve"> </w:t>
      </w:r>
      <w:r w:rsidRPr="00EB14A6">
        <w:t>de best doen om het te weten hoe het precies zit</w:t>
      </w:r>
      <w:r>
        <w:t>. Z</w:t>
      </w:r>
      <w:r w:rsidRPr="00EB14A6">
        <w:t>o net in de schorsing. Want dit was natuurlijk voor mij ook een punt wat zich maar scherpe</w:t>
      </w:r>
      <w:r>
        <w:t>r</w:t>
      </w:r>
      <w:r w:rsidRPr="00EB14A6">
        <w:t xml:space="preserve"> gemaakt werd dan na de commissie behandelingen. Ik heb</w:t>
      </w:r>
      <w:r>
        <w:t>,</w:t>
      </w:r>
      <w:r w:rsidRPr="00EB14A6">
        <w:t xml:space="preserve"> ik had ook genoteerd en moet er een relatie zijn met de aard van aard van de heffing. Nou ik heb dat ambte</w:t>
      </w:r>
      <w:r>
        <w:t>lijk</w:t>
      </w:r>
      <w:r w:rsidRPr="00EB14A6">
        <w:t xml:space="preserve"> laten checken. En die relatie die is er op de wijze zoals ik net zei</w:t>
      </w:r>
      <w:r>
        <w:t xml:space="preserve"> </w:t>
      </w:r>
      <w:r w:rsidRPr="00EB14A6">
        <w:t>als je het over</w:t>
      </w:r>
      <w:r>
        <w:t xml:space="preserve">head </w:t>
      </w:r>
      <w:r w:rsidRPr="00EB14A6">
        <w:t>percentage kent en je kijkt naar de directe kosten van een product, in dit geval afval</w:t>
      </w:r>
      <w:r>
        <w:t xml:space="preserve"> en </w:t>
      </w:r>
      <w:r w:rsidRPr="00EB14A6">
        <w:t>riool, dan is daarmee een directe relatie</w:t>
      </w:r>
      <w:r>
        <w:t xml:space="preserve">. </w:t>
      </w:r>
      <w:r w:rsidRPr="00EB14A6">
        <w:t>Dat kan ik niet anders maken.</w:t>
      </w:r>
    </w:p>
    <w:p w14:paraId="69349B52" w14:textId="77777777" w:rsidR="00FF6DC8" w:rsidRDefault="00FF6DC8" w:rsidP="00777D15">
      <w:r w:rsidRPr="006533E8">
        <w:rPr>
          <w:highlight w:val="yellow"/>
          <w:u w:val="single"/>
        </w:rPr>
        <w:t>Onbekende mannelijke spreker</w:t>
      </w:r>
      <w:r w:rsidRPr="00EB14A6">
        <w:t>: J</w:t>
      </w:r>
      <w:r>
        <w:t>a</w:t>
      </w:r>
      <w:r w:rsidRPr="00EB14A6">
        <w:t xml:space="preserve"> als ik het goed begrijp</w:t>
      </w:r>
      <w:r>
        <w:t>,</w:t>
      </w:r>
      <w:r w:rsidRPr="00EB14A6">
        <w:t xml:space="preserve"> dan begrijp dan is de relatie een percentage want zo legt u het uit maar dat vind ik dus geen relatie.</w:t>
      </w:r>
      <w:r w:rsidRPr="006533E8">
        <w:t xml:space="preserve"> </w:t>
      </w:r>
      <w:r w:rsidRPr="00EB14A6">
        <w:t xml:space="preserve">Ik heb tegen de wethouder en die begrijpt </w:t>
      </w:r>
      <w:r>
        <w:t xml:space="preserve">het </w:t>
      </w:r>
      <w:r w:rsidRPr="00EB14A6">
        <w:t>volgens mij wel maar...</w:t>
      </w:r>
    </w:p>
    <w:p w14:paraId="223789DC" w14:textId="77777777" w:rsidR="00FF6DC8" w:rsidRPr="00EB14A6" w:rsidRDefault="00FF6DC8" w:rsidP="00777D15">
      <w:r w:rsidRPr="006533E8">
        <w:rPr>
          <w:u w:val="single"/>
        </w:rPr>
        <w:t>De heer Zagt</w:t>
      </w:r>
      <w:r w:rsidRPr="00EB14A6">
        <w:t xml:space="preserve">: </w:t>
      </w:r>
      <w:r>
        <w:t xml:space="preserve">De </w:t>
      </w:r>
      <w:r w:rsidRPr="00EB14A6">
        <w:t>toerekening van overhe</w:t>
      </w:r>
      <w:r>
        <w:t>a</w:t>
      </w:r>
      <w:r w:rsidRPr="00EB14A6">
        <w:t xml:space="preserve">d als gemeente de </w:t>
      </w:r>
      <w:r>
        <w:t>overhead</w:t>
      </w:r>
      <w:r w:rsidRPr="00EB14A6">
        <w:t xml:space="preserve"> die je hebt</w:t>
      </w:r>
      <w:r>
        <w:t>,</w:t>
      </w:r>
      <w:r w:rsidRPr="00EB14A6">
        <w:t xml:space="preserve"> die mag je toerekenen aan producten</w:t>
      </w:r>
      <w:r>
        <w:t>.</w:t>
      </w:r>
      <w:r w:rsidRPr="00EB14A6">
        <w:t xml:space="preserve"> </w:t>
      </w:r>
      <w:r>
        <w:t>H</w:t>
      </w:r>
      <w:r w:rsidRPr="00EB14A6">
        <w:t>et percentage van de van de overhe</w:t>
      </w:r>
      <w:r>
        <w:t>ad</w:t>
      </w:r>
      <w:r w:rsidRPr="00EB14A6">
        <w:t xml:space="preserve"> dat dat is een rekensom over de hele begroting heen. Vervolgens kijk je naar de directe kosten van producten en mag je dat percentage daarop loslaten en dat is de directe latrelatie met de aard van de heffing...</w:t>
      </w:r>
    </w:p>
    <w:p w14:paraId="47B07412" w14:textId="77777777" w:rsidR="00FF6DC8" w:rsidRDefault="00FF6DC8" w:rsidP="00777D15">
      <w:r w:rsidRPr="00EB14A6">
        <w:rPr>
          <w:u w:val="single"/>
        </w:rPr>
        <w:t>De voorzitter</w:t>
      </w:r>
      <w:r w:rsidRPr="00EB14A6">
        <w:t xml:space="preserve">: </w:t>
      </w:r>
      <w:r>
        <w:t>N</w:t>
      </w:r>
      <w:r w:rsidRPr="00EB14A6">
        <w:t xml:space="preserve">og een keer </w:t>
      </w:r>
      <w:r>
        <w:t>da</w:t>
      </w:r>
      <w:r w:rsidRPr="00EB14A6">
        <w:t xml:space="preserve">n. </w:t>
      </w:r>
    </w:p>
    <w:p w14:paraId="5761A463" w14:textId="7753DB8E" w:rsidR="00FF6DC8" w:rsidRPr="00EB14A6" w:rsidRDefault="00FF6DC8" w:rsidP="00777D15">
      <w:r w:rsidRPr="006533E8">
        <w:rPr>
          <w:u w:val="single"/>
        </w:rPr>
        <w:t>Mevrouw Wind</w:t>
      </w:r>
      <w:r>
        <w:t xml:space="preserve">: </w:t>
      </w:r>
      <w:r w:rsidRPr="00EB14A6">
        <w:t>Dat deel ik helemaal met u. Maar wat er gebeurt is dat 25 procent van alle overhe</w:t>
      </w:r>
      <w:r>
        <w:t>a</w:t>
      </w:r>
      <w:r w:rsidRPr="00EB14A6">
        <w:t xml:space="preserve">d dus, inclusief de ecoloog enzovoort </w:t>
      </w:r>
      <w:r>
        <w:t>enzovoort en</w:t>
      </w:r>
      <w:r w:rsidRPr="00EB14A6">
        <w:t xml:space="preserve"> inclusief de </w:t>
      </w:r>
      <w:r w:rsidR="009019A2">
        <w:t>Fte’s</w:t>
      </w:r>
      <w:r>
        <w:t xml:space="preserve"> </w:t>
      </w:r>
      <w:r w:rsidRPr="00EB14A6">
        <w:t>die op allerlei plekken opduiken</w:t>
      </w:r>
      <w:r>
        <w:t>, t</w:t>
      </w:r>
      <w:r w:rsidRPr="00EB14A6">
        <w:t>oegerekend wordt aan de afvalstoffen</w:t>
      </w:r>
      <w:r>
        <w:t xml:space="preserve"> en</w:t>
      </w:r>
      <w:r w:rsidRPr="00EB14A6">
        <w:t xml:space="preserve"> rioolheffing</w:t>
      </w:r>
      <w:r>
        <w:t>.</w:t>
      </w:r>
      <w:r w:rsidRPr="00EB14A6">
        <w:t xml:space="preserve"> </w:t>
      </w:r>
      <w:r>
        <w:t>E</w:t>
      </w:r>
      <w:r w:rsidRPr="00EB14A6">
        <w:t xml:space="preserve">n voorzitter </w:t>
      </w:r>
      <w:r>
        <w:t xml:space="preserve">ik </w:t>
      </w:r>
      <w:r w:rsidRPr="00EB14A6">
        <w:t>houd</w:t>
      </w:r>
      <w:r>
        <w:t xml:space="preserve"> </w:t>
      </w:r>
      <w:r w:rsidRPr="00EB14A6">
        <w:t>e</w:t>
      </w:r>
      <w:r>
        <w:t>r</w:t>
      </w:r>
      <w:r w:rsidRPr="00EB14A6">
        <w:t xml:space="preserve"> over op</w:t>
      </w:r>
      <w:r>
        <w:t xml:space="preserve"> m</w:t>
      </w:r>
      <w:r w:rsidRPr="00EB14A6">
        <w:t>aar het klopt niet en het deugt niet.</w:t>
      </w:r>
    </w:p>
    <w:p w14:paraId="57EC5F9A" w14:textId="77777777" w:rsidR="00FF6DC8" w:rsidRDefault="00FF6DC8" w:rsidP="00777D15">
      <w:r w:rsidRPr="006533E8">
        <w:rPr>
          <w:u w:val="single"/>
        </w:rPr>
        <w:t>De heer Zagt</w:t>
      </w:r>
      <w:r w:rsidRPr="00EB14A6">
        <w:t>: Daar wil ik natuurlijk nog graag wat over zeggen, want ik heb daar ook heel erg over nagedacht. Het college realiseert zich ook zeer de enorme impact van dit</w:t>
      </w:r>
      <w:r>
        <w:t>.</w:t>
      </w:r>
      <w:r w:rsidRPr="00EB14A6">
        <w:t xml:space="preserve"> </w:t>
      </w:r>
      <w:r>
        <w:t>E</w:t>
      </w:r>
      <w:r w:rsidRPr="00EB14A6">
        <w:t>n wat ik waar ik vooral over nagedacht heb en gisteren ook nog even met de heren van financiën over gesproken heb, is je</w:t>
      </w:r>
      <w:r>
        <w:t>…</w:t>
      </w:r>
      <w:r w:rsidRPr="00EB14A6">
        <w:t xml:space="preserve"> We hebben dat in het verleden ook meegemaakt. Degene die hier al lang zitten weten dat </w:t>
      </w:r>
      <w:r>
        <w:t xml:space="preserve">wel, </w:t>
      </w:r>
      <w:r w:rsidRPr="00EB14A6">
        <w:t xml:space="preserve">wij vroeger had je een zeg maar een voorschot nota van de </w:t>
      </w:r>
      <w:r>
        <w:t>GHD</w:t>
      </w:r>
      <w:r w:rsidRPr="00EB14A6">
        <w:t xml:space="preserve"> en op een gegeven moment had je een verrekening want de werkelijkheid was altijd anders dan de begroting. Dus dan krijg je een verrekening in een volgend jaar of het jaar daarna afhankelijk van wanneer de staten bekend zijn in het tarief</w:t>
      </w:r>
      <w:r>
        <w:t>.</w:t>
      </w:r>
      <w:r w:rsidRPr="00EB14A6">
        <w:t xml:space="preserve"> </w:t>
      </w:r>
      <w:r>
        <w:t>I</w:t>
      </w:r>
      <w:r w:rsidRPr="00EB14A6">
        <w:t>k heb gezegd ik stel me voor dat dat hier ook mee zal moeten want wij begroten over</w:t>
      </w:r>
      <w:r>
        <w:t>head, over</w:t>
      </w:r>
      <w:r w:rsidRPr="00EB14A6">
        <w:t xml:space="preserve"> het begroten wij op begrotingsbasis</w:t>
      </w:r>
      <w:r>
        <w:t>.</w:t>
      </w:r>
      <w:r w:rsidRPr="00EB14A6">
        <w:t xml:space="preserve"> </w:t>
      </w:r>
      <w:r>
        <w:t>M</w:t>
      </w:r>
      <w:r w:rsidRPr="00EB14A6">
        <w:t>aar de realiteit als je ook ecoloog om aan het voorbeeld te gebruiken</w:t>
      </w:r>
      <w:r>
        <w:t xml:space="preserve"> </w:t>
      </w:r>
      <w:r w:rsidRPr="00EB14A6">
        <w:t>toe kan schrijven aan</w:t>
      </w:r>
      <w:r>
        <w:t xml:space="preserve"> p</w:t>
      </w:r>
      <w:r w:rsidRPr="00EB14A6">
        <w:t>rojecten op het gebied van ruimtelijke ontwikkeling en je berekent die kosten voor zover dat nog kan, nu of straks na en januari met de Omgevingswet toe</w:t>
      </w:r>
      <w:r>
        <w:t>.</w:t>
      </w:r>
      <w:r w:rsidRPr="00EB14A6">
        <w:t xml:space="preserve"> </w:t>
      </w:r>
      <w:r>
        <w:t>D</w:t>
      </w:r>
      <w:r w:rsidRPr="00EB14A6">
        <w:t xml:space="preserve">an zitten ze niet meer in de </w:t>
      </w:r>
      <w:r>
        <w:t xml:space="preserve">overhead </w:t>
      </w:r>
      <w:r w:rsidRPr="00EB14A6">
        <w:t>vind ik. Op deze gebieden nou dan krijg je dus op rekening basis een afwikkeling.</w:t>
      </w:r>
    </w:p>
    <w:p w14:paraId="221C7788" w14:textId="77777777" w:rsidR="00FF6DC8" w:rsidRPr="00EB14A6" w:rsidRDefault="00FF6DC8" w:rsidP="00777D15">
      <w:r w:rsidRPr="00EB14A6">
        <w:t xml:space="preserve"> </w:t>
      </w:r>
      <w:r w:rsidRPr="00EB14A6">
        <w:rPr>
          <w:u w:val="single"/>
        </w:rPr>
        <w:t>De voorzitter</w:t>
      </w:r>
      <w:r w:rsidRPr="00EB14A6">
        <w:t>:</w:t>
      </w:r>
      <w:r>
        <w:t xml:space="preserve"> </w:t>
      </w:r>
      <w:r w:rsidRPr="00EB14A6">
        <w:t xml:space="preserve">Ja. Ga </w:t>
      </w:r>
      <w:r>
        <w:t xml:space="preserve">uw </w:t>
      </w:r>
      <w:r w:rsidRPr="00EB14A6">
        <w:t>gang. Mevrouw van Rijn.</w:t>
      </w:r>
      <w:r>
        <w:t xml:space="preserve"> </w:t>
      </w:r>
    </w:p>
    <w:p w14:paraId="73D02EA4" w14:textId="77777777" w:rsidR="00A30DA9" w:rsidRPr="00EB14A6" w:rsidRDefault="00A30DA9" w:rsidP="00777D15">
      <w:r w:rsidRPr="006533E8">
        <w:rPr>
          <w:u w:val="single"/>
        </w:rPr>
        <w:lastRenderedPageBreak/>
        <w:t>Mevrouw van Rijn</w:t>
      </w:r>
      <w:r w:rsidRPr="00EB14A6">
        <w:t xml:space="preserve">: </w:t>
      </w:r>
      <w:r>
        <w:t>J</w:t>
      </w:r>
      <w:r w:rsidRPr="00EB14A6">
        <w:t>a dank</w:t>
      </w:r>
      <w:r>
        <w:t xml:space="preserve"> u wel voorzitter</w:t>
      </w:r>
      <w:r w:rsidRPr="00EB14A6">
        <w:t xml:space="preserve">. Dit punt wat de heer </w:t>
      </w:r>
      <w:r>
        <w:t>Zagt</w:t>
      </w:r>
      <w:r w:rsidRPr="00EB14A6">
        <w:t xml:space="preserve"> nu maakt is precies het punt waar wij in de commissie mijn collega Nienhuis zo'n punt van heeft gemaakt</w:t>
      </w:r>
      <w:r>
        <w:t>.</w:t>
      </w:r>
      <w:r w:rsidRPr="00EB14A6">
        <w:t xml:space="preserve"> </w:t>
      </w:r>
      <w:r>
        <w:t>W</w:t>
      </w:r>
      <w:r w:rsidRPr="00EB14A6">
        <w:t xml:space="preserve">at u nu zegt we kunnen dat achteraf misschien doen als we het kunnen terughalen bij projecten of bij initiatiefnemers. Wat er gebeurt? Het hele organisatieplan 1,6 miljoen wordt volledig op de </w:t>
      </w:r>
      <w:r>
        <w:t>overhead</w:t>
      </w:r>
      <w:r w:rsidRPr="00EB14A6">
        <w:t xml:space="preserve"> geboekt. Een onderdeel van het organisatieplan is het aannemen van twee medewerkers ruimtelijke ordening om achterstanden of op vergunningen. Of weet ik veel wat weg te werken</w:t>
      </w:r>
      <w:r>
        <w:t>.</w:t>
      </w:r>
      <w:r w:rsidRPr="00EB14A6">
        <w:t xml:space="preserve"> Die horen niet op de </w:t>
      </w:r>
      <w:r>
        <w:t>overhead,</w:t>
      </w:r>
      <w:r w:rsidRPr="00EB14A6">
        <w:t xml:space="preserve"> die horen in het programma ruimtelijke ordening</w:t>
      </w:r>
      <w:r>
        <w:t>.</w:t>
      </w:r>
      <w:r w:rsidRPr="00EB14A6">
        <w:t xml:space="preserve"> </w:t>
      </w:r>
      <w:r>
        <w:t>H</w:t>
      </w:r>
      <w:r w:rsidRPr="00EB14A6">
        <w:t>et sociaal domein</w:t>
      </w:r>
      <w:r>
        <w:t xml:space="preserve"> d</w:t>
      </w:r>
      <w:r w:rsidRPr="00EB14A6">
        <w:t xml:space="preserve">e investering van 250.000 euro wordt geboekt op de </w:t>
      </w:r>
      <w:r>
        <w:t>overhead,</w:t>
      </w:r>
      <w:r w:rsidRPr="00EB14A6">
        <w:t xml:space="preserve"> terwijl dat gaat om het programma sociaal domein en in de uitleg van de het programma staat we gaan binnen dit programma twee 50 investeren. Een communicatiemedewerker hoort denk ik bij bestuur en burger, maar dat is </w:t>
      </w:r>
      <w:r>
        <w:t xml:space="preserve">het </w:t>
      </w:r>
      <w:r w:rsidRPr="00EB14A6">
        <w:t>enige waar ik over twijfel. Maar er worden specifieke punten die in een programma thuishoren. Nee da</w:t>
      </w:r>
      <w:r>
        <w:t>n</w:t>
      </w:r>
      <w:r w:rsidRPr="00EB14A6">
        <w:t xml:space="preserve"> wil ik toch even mijn zin afmaken</w:t>
      </w:r>
      <w:r>
        <w:t xml:space="preserve"> v</w:t>
      </w:r>
      <w:r w:rsidRPr="00EB14A6">
        <w:t>oorzitter</w:t>
      </w:r>
      <w:r>
        <w:t>.</w:t>
      </w:r>
      <w:r w:rsidRPr="00EB14A6">
        <w:t xml:space="preserve"> </w:t>
      </w:r>
      <w:r>
        <w:t>G</w:t>
      </w:r>
      <w:r w:rsidRPr="00EB14A6">
        <w:t xml:space="preserve">eboekt op de totale </w:t>
      </w:r>
      <w:r>
        <w:t>overhead</w:t>
      </w:r>
      <w:r w:rsidRPr="00EB14A6">
        <w:t xml:space="preserve"> structurele medewerkers voor ruimtelijke ordening. En daar wil ik een uitleg over. En dan kan de heer </w:t>
      </w:r>
      <w:r>
        <w:t>Zagt</w:t>
      </w:r>
      <w:r w:rsidRPr="00EB14A6">
        <w:t xml:space="preserve"> zeggen dat kunnen we achteraf. Maar u heeft de keus gemaakt vooraf om dat in de </w:t>
      </w:r>
      <w:r>
        <w:t>overhead</w:t>
      </w:r>
      <w:r w:rsidRPr="00EB14A6">
        <w:t xml:space="preserve"> te gooien en dat was wat ik vorige keer bedoelde. Het lijkt ik zeg niet dat het zo is</w:t>
      </w:r>
      <w:r>
        <w:t>,</w:t>
      </w:r>
      <w:r w:rsidRPr="00EB14A6">
        <w:t xml:space="preserve"> alsof alles op </w:t>
      </w:r>
      <w:r>
        <w:t>overhead</w:t>
      </w:r>
      <w:r w:rsidRPr="00EB14A6">
        <w:t xml:space="preserve"> geboekt is, want dan kunt u het doorrekenen aan de inwoner. En dat is niet helemaal eerlijk.</w:t>
      </w:r>
    </w:p>
    <w:p w14:paraId="149A44FD" w14:textId="77777777" w:rsidR="00A30DA9" w:rsidRDefault="00A30DA9" w:rsidP="00777D15">
      <w:r w:rsidRPr="00EB14A6">
        <w:rPr>
          <w:u w:val="single"/>
        </w:rPr>
        <w:t>De voorzitter</w:t>
      </w:r>
      <w:r w:rsidRPr="00EB14A6">
        <w:t xml:space="preserve">: De wethouder. </w:t>
      </w:r>
    </w:p>
    <w:p w14:paraId="7D5557AD" w14:textId="77777777" w:rsidR="00A30DA9" w:rsidRPr="00EB14A6" w:rsidRDefault="00A30DA9" w:rsidP="00777D15">
      <w:r w:rsidRPr="006533E8">
        <w:rPr>
          <w:u w:val="single"/>
        </w:rPr>
        <w:t>De heer Zagt</w:t>
      </w:r>
      <w:r>
        <w:t xml:space="preserve">: </w:t>
      </w:r>
      <w:r w:rsidRPr="00EB14A6">
        <w:t>Nou de laatste dat laatste is zeker niet het geval. Het lijkt alsof alles op over</w:t>
      </w:r>
      <w:r>
        <w:t>head</w:t>
      </w:r>
      <w:r w:rsidRPr="00EB14A6">
        <w:t xml:space="preserve"> gegooid is, want dan kunnen we doorrekenen aan de inwoner. Dat dat is absoluut niet het geval</w:t>
      </w:r>
      <w:r>
        <w:t>,</w:t>
      </w:r>
      <w:r w:rsidRPr="00EB14A6">
        <w:t xml:space="preserve"> dat zou ook heel onbehoorlijk zijn als het zo was. Nou daar staat niemand voor</w:t>
      </w:r>
      <w:r>
        <w:t xml:space="preserve"> i</w:t>
      </w:r>
      <w:r w:rsidRPr="00EB14A6">
        <w:t>n deze zaal ben ik van overtuigd. Het gaat er wel om op welk moment kun je zaken toeschrijven aan iets anders dan</w:t>
      </w:r>
      <w:r>
        <w:t>… U</w:t>
      </w:r>
      <w:r w:rsidRPr="00EB14A6">
        <w:t xml:space="preserve"> noemde net het programma bestuur en zo. Dat is allemaal </w:t>
      </w:r>
      <w:r>
        <w:t>overhead,</w:t>
      </w:r>
      <w:r w:rsidRPr="00EB14A6">
        <w:t xml:space="preserve"> ook communicatie binnen besturing</w:t>
      </w:r>
      <w:r>
        <w:t>s overhead</w:t>
      </w:r>
      <w:r w:rsidRPr="00EB14A6">
        <w:t xml:space="preserve">. Op een gegeven moment moet je die </w:t>
      </w:r>
      <w:r>
        <w:t>overhead</w:t>
      </w:r>
      <w:r w:rsidRPr="00EB14A6">
        <w:t xml:space="preserve"> wel ergens kwijt, pas als je het aan een specifiek product kan toeschrijven. Dan</w:t>
      </w:r>
      <w:r>
        <w:t xml:space="preserve"> </w:t>
      </w:r>
      <w:r w:rsidRPr="00EB14A6">
        <w:t>zo verdeel je dat.</w:t>
      </w:r>
      <w:r>
        <w:t xml:space="preserve"> </w:t>
      </w:r>
    </w:p>
    <w:p w14:paraId="4E1189C6" w14:textId="7632AE74" w:rsidR="00A30DA9" w:rsidRPr="00EB14A6" w:rsidRDefault="00A30DA9" w:rsidP="00777D15">
      <w:r w:rsidRPr="006533E8">
        <w:rPr>
          <w:u w:val="single"/>
        </w:rPr>
        <w:t>Mevrouw van Rijn</w:t>
      </w:r>
      <w:r w:rsidRPr="00EB14A6">
        <w:t xml:space="preserve">: </w:t>
      </w:r>
      <w:r>
        <w:t>D</w:t>
      </w:r>
      <w:r w:rsidRPr="00EB14A6">
        <w:t xml:space="preserve">it onderwerp dat is natuurlijk een beetje flauw dat mijnheer </w:t>
      </w:r>
      <w:r>
        <w:t>Zagt</w:t>
      </w:r>
      <w:r w:rsidRPr="00EB14A6">
        <w:t xml:space="preserve"> zegt de communicatiemedewerker</w:t>
      </w:r>
      <w:r>
        <w:t>,</w:t>
      </w:r>
      <w:r w:rsidRPr="00EB14A6">
        <w:t xml:space="preserve"> </w:t>
      </w:r>
      <w:r>
        <w:t>d</w:t>
      </w:r>
      <w:r w:rsidRPr="00EB14A6">
        <w:t>aarvan gaf ik aan</w:t>
      </w:r>
      <w:r>
        <w:t xml:space="preserve"> d</w:t>
      </w:r>
      <w:r w:rsidRPr="00EB14A6">
        <w:t xml:space="preserve">at is de enige waarvan ik twijfel of die niet bij de </w:t>
      </w:r>
      <w:r>
        <w:t>overhead</w:t>
      </w:r>
      <w:r w:rsidRPr="00EB14A6">
        <w:t xml:space="preserve"> hoort. Inderdaad ik heb twee voorbeelden genoemd de medewerkers ruimtelijke ordening en het voorbeeld van het sociaal domein die gewoon in het programma staat</w:t>
      </w:r>
      <w:r>
        <w:t>,</w:t>
      </w:r>
      <w:r w:rsidRPr="00EB14A6">
        <w:t xml:space="preserve"> gewoon benoemd staat en die nu op </w:t>
      </w:r>
      <w:r>
        <w:t>overhead</w:t>
      </w:r>
      <w:r w:rsidRPr="00EB14A6">
        <w:t xml:space="preserve"> zit. Die twee voorbeelden vindt u dan dat dat thuis </w:t>
      </w:r>
      <w:r>
        <w:t>hoor</w:t>
      </w:r>
      <w:r w:rsidRPr="00EB14A6">
        <w:t xml:space="preserve">t in de </w:t>
      </w:r>
      <w:r>
        <w:t>overhead</w:t>
      </w:r>
      <w:r w:rsidRPr="00EB14A6">
        <w:t xml:space="preserve"> en bent u van mening dat ze ook in het programma staan geboekt.</w:t>
      </w:r>
    </w:p>
    <w:p w14:paraId="11DF4993" w14:textId="77777777" w:rsidR="00A30DA9" w:rsidRDefault="00A30DA9" w:rsidP="00777D15">
      <w:r w:rsidRPr="006533E8">
        <w:rPr>
          <w:u w:val="single"/>
        </w:rPr>
        <w:t>De heer Zagt</w:t>
      </w:r>
      <w:r>
        <w:t xml:space="preserve">: Sociaal </w:t>
      </w:r>
      <w:r w:rsidRPr="00EB14A6">
        <w:t>domein vind ik moeilijk te beoordelen. Twee medewerkers ruimtelijke ordening</w:t>
      </w:r>
      <w:r>
        <w:t>…</w:t>
      </w:r>
      <w:r w:rsidRPr="00EB14A6">
        <w:t xml:space="preserve"> </w:t>
      </w:r>
      <w:r>
        <w:t>D</w:t>
      </w:r>
      <w:r w:rsidRPr="00EB14A6">
        <w:t>at kan heel goed zo zijn dat dat niet toe te schrijven is aan concrete ruimte ordeningen</w:t>
      </w:r>
      <w:r>
        <w:t xml:space="preserve">s </w:t>
      </w:r>
      <w:r w:rsidRPr="00EB14A6">
        <w:t xml:space="preserve">projecten. Als ik zie wat er allemaal </w:t>
      </w:r>
      <w:r>
        <w:t xml:space="preserve">op dat </w:t>
      </w:r>
      <w:r w:rsidRPr="00EB14A6">
        <w:t>gebied gedaan is en gedaan moet worden op het gebied van de omgeving</w:t>
      </w:r>
      <w:r>
        <w:t>s</w:t>
      </w:r>
      <w:r w:rsidRPr="00EB14A6">
        <w:t xml:space="preserve">wet en zo dat is allemaal </w:t>
      </w:r>
      <w:r>
        <w:t>overhead</w:t>
      </w:r>
      <w:r w:rsidRPr="00EB14A6">
        <w:t>. Dat kun je gewoon niet doorberekenen</w:t>
      </w:r>
      <w:r>
        <w:t>.</w:t>
      </w:r>
    </w:p>
    <w:p w14:paraId="3E163B4F" w14:textId="77777777" w:rsidR="00A30DA9" w:rsidRPr="00EB14A6" w:rsidRDefault="00A30DA9" w:rsidP="00777D15">
      <w:r w:rsidRPr="00EB14A6">
        <w:rPr>
          <w:u w:val="single"/>
        </w:rPr>
        <w:t>De voorzitter</w:t>
      </w:r>
      <w:r w:rsidRPr="00EB14A6">
        <w:t xml:space="preserve">: </w:t>
      </w:r>
      <w:r>
        <w:t>I</w:t>
      </w:r>
      <w:r w:rsidRPr="00EB14A6">
        <w:t xml:space="preserve">k stel voor dat we nu doorgaan. </w:t>
      </w:r>
      <w:r>
        <w:t>U k</w:t>
      </w:r>
      <w:r w:rsidRPr="00EB14A6">
        <w:t>rijgt nog een tweede termijn.</w:t>
      </w:r>
      <w:r>
        <w:t xml:space="preserve"> </w:t>
      </w:r>
    </w:p>
    <w:p w14:paraId="75EE144C" w14:textId="77777777" w:rsidR="00A30DA9" w:rsidRDefault="00A30DA9" w:rsidP="00777D15">
      <w:r w:rsidRPr="006533E8">
        <w:rPr>
          <w:u w:val="single"/>
        </w:rPr>
        <w:t>De heer Goetheer</w:t>
      </w:r>
      <w:r w:rsidRPr="00EB14A6">
        <w:t xml:space="preserve">: </w:t>
      </w:r>
      <w:r>
        <w:t>V</w:t>
      </w:r>
      <w:r w:rsidRPr="00EB14A6">
        <w:t>oorzitter</w:t>
      </w:r>
      <w:r>
        <w:t>?</w:t>
      </w:r>
    </w:p>
    <w:p w14:paraId="498D9634" w14:textId="080F51DB" w:rsidR="00A30DA9" w:rsidRDefault="00A30DA9" w:rsidP="00777D15">
      <w:r w:rsidRPr="00EB14A6">
        <w:rPr>
          <w:u w:val="single"/>
        </w:rPr>
        <w:t>De voorzitter</w:t>
      </w:r>
      <w:r w:rsidRPr="00EB14A6">
        <w:t xml:space="preserve">: </w:t>
      </w:r>
      <w:r>
        <w:t>De heer Goetheer.</w:t>
      </w:r>
      <w:r w:rsidR="00777D15">
        <w:t xml:space="preserve"> </w:t>
      </w:r>
    </w:p>
    <w:p w14:paraId="57C826A0" w14:textId="77777777" w:rsidR="00A30DA9" w:rsidRDefault="00A30DA9" w:rsidP="00777D15">
      <w:r w:rsidRPr="006533E8">
        <w:rPr>
          <w:u w:val="single"/>
        </w:rPr>
        <w:t>De heer Goetheer</w:t>
      </w:r>
      <w:r w:rsidRPr="00EB14A6">
        <w:t xml:space="preserve">: </w:t>
      </w:r>
      <w:r>
        <w:t>V</w:t>
      </w:r>
      <w:r w:rsidRPr="00EB14A6">
        <w:t>oorzitter</w:t>
      </w:r>
      <w:r>
        <w:t>, i</w:t>
      </w:r>
      <w:r w:rsidRPr="00EB14A6">
        <w:t xml:space="preserve">k heb toch nog </w:t>
      </w:r>
      <w:r>
        <w:t xml:space="preserve">een </w:t>
      </w:r>
      <w:r w:rsidRPr="00EB14A6">
        <w:t xml:space="preserve">vraag aan </w:t>
      </w:r>
      <w:r>
        <w:t xml:space="preserve">de </w:t>
      </w:r>
      <w:r w:rsidRPr="00EB14A6">
        <w:t>wethouder over</w:t>
      </w:r>
      <w:r>
        <w:t>…</w:t>
      </w:r>
      <w:r w:rsidRPr="00EB14A6">
        <w:t xml:space="preserve"> </w:t>
      </w:r>
      <w:r>
        <w:t>D</w:t>
      </w:r>
      <w:r w:rsidRPr="00EB14A6">
        <w:t xml:space="preserve">e wethouder zei dat hij zich kan voorstellen dat we hier volgend jaar naar gaan kijken. Met aan de hand van de rekening van wat </w:t>
      </w:r>
      <w:r w:rsidRPr="00EB14A6">
        <w:lastRenderedPageBreak/>
        <w:t>daadwerkelijk is uitgeven, kunnen we daar een toezegging van maken. Dat we het op die manier gaan doen</w:t>
      </w:r>
      <w:r>
        <w:t xml:space="preserve"> </w:t>
      </w:r>
      <w:r w:rsidRPr="00EB14A6">
        <w:t>zodat</w:t>
      </w:r>
      <w:r>
        <w:t xml:space="preserve"> het</w:t>
      </w:r>
      <w:r w:rsidRPr="00EB14A6">
        <w:t xml:space="preserve"> in ieder geval achteraf gecorrigeerd wordt. </w:t>
      </w:r>
    </w:p>
    <w:p w14:paraId="347EAAE2" w14:textId="77777777" w:rsidR="00A30DA9" w:rsidRDefault="00A30DA9" w:rsidP="00777D15">
      <w:r w:rsidRPr="00EB14A6">
        <w:rPr>
          <w:u w:val="single"/>
        </w:rPr>
        <w:t>De voorzitter</w:t>
      </w:r>
      <w:r w:rsidRPr="00EB14A6">
        <w:t>:</w:t>
      </w:r>
      <w:r>
        <w:t xml:space="preserve"> </w:t>
      </w:r>
      <w:r w:rsidRPr="00EB14A6">
        <w:t>De wethouder</w:t>
      </w:r>
      <w:r>
        <w:t>.</w:t>
      </w:r>
    </w:p>
    <w:p w14:paraId="7A6E6302" w14:textId="77777777" w:rsidR="00A30DA9" w:rsidRPr="00EB14A6" w:rsidRDefault="00A30DA9" w:rsidP="00777D15">
      <w:r w:rsidRPr="006533E8">
        <w:rPr>
          <w:u w:val="single"/>
        </w:rPr>
        <w:t>De heer Zagt</w:t>
      </w:r>
      <w:r>
        <w:t>: A</w:t>
      </w:r>
      <w:r w:rsidRPr="00EB14A6">
        <w:t>bsoluut.</w:t>
      </w:r>
    </w:p>
    <w:p w14:paraId="77D94BCB" w14:textId="2E673488" w:rsidR="00A30DA9" w:rsidRDefault="00A30DA9" w:rsidP="00777D15">
      <w:r w:rsidRPr="006533E8">
        <w:rPr>
          <w:u w:val="single"/>
        </w:rPr>
        <w:t>De voorzitter</w:t>
      </w:r>
      <w:r w:rsidRPr="004B3BE8">
        <w:t xml:space="preserve">: </w:t>
      </w:r>
      <w:r>
        <w:t>O</w:t>
      </w:r>
      <w:r w:rsidRPr="00EB14A6">
        <w:t>ké we kijken naar deze manier van berekenen</w:t>
      </w:r>
      <w:r>
        <w:t>,</w:t>
      </w:r>
      <w:r w:rsidRPr="00EB14A6">
        <w:t xml:space="preserve"> verrekenen gaan we in de loop van het komend jaar kijken en dan komen we</w:t>
      </w:r>
      <w:r>
        <w:t xml:space="preserve"> er</w:t>
      </w:r>
      <w:r w:rsidRPr="00EB14A6">
        <w:t xml:space="preserve"> bij u op terug. Dat is toegezegd.</w:t>
      </w:r>
      <w:r>
        <w:t xml:space="preserve"> D</w:t>
      </w:r>
      <w:r w:rsidRPr="00EB14A6">
        <w:t>e wethouder vervolg</w:t>
      </w:r>
      <w:r>
        <w:t>d</w:t>
      </w:r>
      <w:r w:rsidRPr="00EB14A6">
        <w:t>.</w:t>
      </w:r>
    </w:p>
    <w:p w14:paraId="515F30AC" w14:textId="77777777" w:rsidR="00333A1A" w:rsidRDefault="00333A1A" w:rsidP="00777D15">
      <w:pPr>
        <w:pStyle w:val="Kop2"/>
      </w:pPr>
      <w:r>
        <w:t>Amendementen bij de begroting</w:t>
      </w:r>
    </w:p>
    <w:p w14:paraId="48571F79" w14:textId="2E55EE98" w:rsidR="00333A1A" w:rsidRDefault="00333A1A" w:rsidP="00777D15">
      <w:pPr>
        <w:pStyle w:val="Kop2"/>
      </w:pPr>
      <w:r>
        <w:t xml:space="preserve">Moties bij de begroting </w:t>
      </w:r>
    </w:p>
    <w:p w14:paraId="4E3EE01A" w14:textId="09CE6D02" w:rsidR="00EB57B7" w:rsidRDefault="00EB57B7" w:rsidP="00777D15">
      <w:r w:rsidRPr="006533E8">
        <w:rPr>
          <w:u w:val="single"/>
        </w:rPr>
        <w:t>De heer Zagt</w:t>
      </w:r>
      <w:r>
        <w:t xml:space="preserve">: </w:t>
      </w:r>
      <w:r w:rsidRPr="00EB14A6">
        <w:t xml:space="preserve">Ja. Ik kijk af en toe naar mijn lampje want vorige in de commissie </w:t>
      </w:r>
      <w:r>
        <w:t>vergaderi</w:t>
      </w:r>
      <w:r w:rsidRPr="00EB14A6">
        <w:t>n</w:t>
      </w:r>
      <w:r>
        <w:t>g</w:t>
      </w:r>
      <w:r w:rsidRPr="00EB14A6">
        <w:t xml:space="preserve"> ging mijn lampje</w:t>
      </w:r>
      <w:r>
        <w:t xml:space="preserve"> </w:t>
      </w:r>
      <w:r w:rsidRPr="00EB14A6">
        <w:t>steeds uit, maar dat is systeem is veranderd. Dat is een hele vooruitgang. Lampje blij</w:t>
      </w:r>
      <w:r>
        <w:t>ft</w:t>
      </w:r>
      <w:r w:rsidRPr="00EB14A6">
        <w:t xml:space="preserve"> branden. Volgens mij kan ik de stap al maken voorzitte</w:t>
      </w:r>
      <w:r>
        <w:t>r</w:t>
      </w:r>
      <w:r w:rsidRPr="00EB14A6">
        <w:t xml:space="preserve"> naar de moties</w:t>
      </w:r>
      <w:r>
        <w:t xml:space="preserve"> </w:t>
      </w:r>
      <w:r w:rsidRPr="00EB14A6">
        <w:t>en amendementen</w:t>
      </w:r>
      <w:r>
        <w:t>,</w:t>
      </w:r>
      <w:r w:rsidRPr="00EB14A6">
        <w:t xml:space="preserve"> die wij ook in eerste in de reactie op de eerste termijn mee zouden nemen. Ja, in algemene zin. Nou ik zie het vindt altijd geweldig. Ik moet altijd denken aan mevrouw </w:t>
      </w:r>
      <w:r>
        <w:t>Van Rijn</w:t>
      </w:r>
      <w:r w:rsidRPr="00EB14A6">
        <w:t xml:space="preserve"> nu ik weer op deze plek sta. Omdat mevrouw </w:t>
      </w:r>
      <w:r>
        <w:t>van Rijn</w:t>
      </w:r>
      <w:r w:rsidRPr="00EB14A6">
        <w:t xml:space="preserve"> ook toen zei ik zou zo graag nog op die plek zitten. Nou ik heb dat zelf ook best wel. Het is toch altijd weer prachtig als je ziet</w:t>
      </w:r>
      <w:r>
        <w:t xml:space="preserve"> </w:t>
      </w:r>
      <w:r w:rsidRPr="00EB14A6">
        <w:t xml:space="preserve">hoeveel energie er gestoken wordt in voorbereiding en het maken van moties en amendementen. En dat </w:t>
      </w:r>
      <w:r w:rsidR="009019A2" w:rsidRPr="00EB14A6">
        <w:t>iedere</w:t>
      </w:r>
      <w:r w:rsidR="009019A2">
        <w:t>en</w:t>
      </w:r>
      <w:r>
        <w:t xml:space="preserve"> er dan weer nou ja bij wijze van </w:t>
      </w:r>
      <w:r w:rsidRPr="00EB14A6">
        <w:t xml:space="preserve">spreken denk ik bijna alles aan voor aan de kant heeft gezet de laatste dagen want dat straalt er allemaal wel vanaf. In algemene zin over de motie </w:t>
      </w:r>
      <w:r>
        <w:t>en amendeme</w:t>
      </w:r>
      <w:r w:rsidRPr="00EB14A6">
        <w:t>nten. Ik ga iets herhalen wat ik vorige keer al z</w:t>
      </w:r>
      <w:r>
        <w:t>ei</w:t>
      </w:r>
      <w:r w:rsidRPr="00EB14A6">
        <w:t xml:space="preserve"> was dinsdagavond denk ik</w:t>
      </w:r>
      <w:r>
        <w:t>,</w:t>
      </w:r>
      <w:r w:rsidRPr="00EB14A6">
        <w:t xml:space="preserve"> die de eerste avond van de commissievergadering. Toen werd mij ook gevraagd volgens mij door de </w:t>
      </w:r>
      <w:r>
        <w:t xml:space="preserve">heer </w:t>
      </w:r>
      <w:r w:rsidRPr="00EB14A6">
        <w:t>Goetheer</w:t>
      </w:r>
      <w:r>
        <w:t xml:space="preserve"> w</w:t>
      </w:r>
      <w:r w:rsidRPr="00EB14A6">
        <w:t>elke ruimte ziet u nu</w:t>
      </w:r>
      <w:r>
        <w:t xml:space="preserve"> d</w:t>
      </w:r>
      <w:r w:rsidRPr="00EB14A6">
        <w:t>e september circulaire z</w:t>
      </w:r>
      <w:r>
        <w:t xml:space="preserve">ou </w:t>
      </w:r>
      <w:r w:rsidRPr="00EB14A6">
        <w:t>veel licht laat zien</w:t>
      </w:r>
      <w:r>
        <w:t>, toen heb ik</w:t>
      </w:r>
      <w:r w:rsidRPr="00EB14A6">
        <w:t xml:space="preserve"> gezegd ik zie helemaal geen ruimte. Ik valt het maar effe heel kort samen want als we kijken naar 2024 dan zitten we nog, zitten we ook met in acht name van de september circulaire. Nog steeds 500.000 lager komen we uit da</w:t>
      </w:r>
      <w:r>
        <w:t>n</w:t>
      </w:r>
      <w:r w:rsidRPr="00EB14A6">
        <w:t xml:space="preserve"> we in juli dit jaar zagen onder het door de</w:t>
      </w:r>
      <w:r>
        <w:t xml:space="preserve"> raad</w:t>
      </w:r>
      <w:r w:rsidRPr="00EB14A6">
        <w:t xml:space="preserve"> vastgestelde herstelplan</w:t>
      </w:r>
      <w:r>
        <w:t>.</w:t>
      </w:r>
      <w:r w:rsidRPr="00EB14A6">
        <w:t xml:space="preserve"> </w:t>
      </w:r>
      <w:r>
        <w:t>E</w:t>
      </w:r>
      <w:r w:rsidRPr="00EB14A6">
        <w:t>n dat dat is de feitelijke situatie</w:t>
      </w:r>
      <w:r>
        <w:t>. E</w:t>
      </w:r>
      <w:r w:rsidRPr="00EB14A6">
        <w:t>en andere situatie is het college da</w:t>
      </w:r>
      <w:r>
        <w:t>ar</w:t>
      </w:r>
      <w:r w:rsidRPr="00EB14A6">
        <w:t xml:space="preserve"> ook mee eens de toekomst na 20</w:t>
      </w:r>
      <w:r>
        <w:t>2</w:t>
      </w:r>
      <w:r w:rsidRPr="00EB14A6">
        <w:t>4. Die ziet er rooskleurig</w:t>
      </w:r>
      <w:r>
        <w:t>er</w:t>
      </w:r>
      <w:r w:rsidRPr="00EB14A6">
        <w:t xml:space="preserve"> uit</w:t>
      </w:r>
      <w:r>
        <w:t>, z</w:t>
      </w:r>
      <w:r w:rsidRPr="00EB14A6">
        <w:t>eker als je de saldi optelt. Maar dan vergeten we niet zeg ik, want u vergeet dat namelijk ook niet dat we ook weten dat er nog een verdere toekomst is</w:t>
      </w:r>
      <w:r>
        <w:t xml:space="preserve"> die</w:t>
      </w:r>
      <w:r w:rsidRPr="00EB14A6">
        <w:t xml:space="preserve"> heel erg donkerrood wordt en waarin heel wat indicatoren e</w:t>
      </w:r>
      <w:r>
        <w:t>r</w:t>
      </w:r>
      <w:r w:rsidRPr="00EB14A6">
        <w:t xml:space="preserve"> nou echt niet zo florissant bijstaan. En dan moeten we natuurlijk gelijk denken aan hetgeen wat door veel fractievoorzitters ook met de algemene beschouwing is uitgesproken over dat we on</w:t>
      </w:r>
      <w:r>
        <w:t>s</w:t>
      </w:r>
      <w:r w:rsidRPr="00EB14A6">
        <w:t xml:space="preserve"> richten</w:t>
      </w:r>
      <w:r>
        <w:t>,</w:t>
      </w:r>
      <w:r w:rsidRPr="00EB14A6">
        <w:t xml:space="preserve"> moeten richten op de toekomst en ook op partners en zaken op orde moeten hebben. En ook wat mee moeten nemen, wat mee moeten brengen. Nou dat dat zal een teneur zijn in de reactie van sommige moties </w:t>
      </w:r>
      <w:r>
        <w:t xml:space="preserve">en </w:t>
      </w:r>
      <w:r w:rsidRPr="00EB14A6">
        <w:t>amendementen. Ik ga ze langslopen. Ik zal ook enige duiding geven, want anders is het voor niemand te volgen en zeker niet voor mezelf. Want ik zie we hebben natuurlijk een uitstekende voorbereiding weer gekregen door de ambtelijke organisatie en die ziet dan vooral op nummers</w:t>
      </w:r>
      <w:r>
        <w:t>.</w:t>
      </w:r>
      <w:r w:rsidRPr="00EB14A6">
        <w:t xml:space="preserve"> </w:t>
      </w:r>
      <w:r>
        <w:t>A</w:t>
      </w:r>
      <w:r w:rsidRPr="00EB14A6">
        <w:t>mendement mag ik met amendementen beginnen</w:t>
      </w:r>
      <w:r>
        <w:t xml:space="preserve"> v</w:t>
      </w:r>
      <w:r w:rsidRPr="00EB14A6">
        <w:t>oorzitter</w:t>
      </w:r>
      <w:r>
        <w:t>?</w:t>
      </w:r>
      <w:r w:rsidRPr="00EB14A6">
        <w:t xml:space="preserve"> </w:t>
      </w:r>
      <w:r>
        <w:t>A</w:t>
      </w:r>
      <w:r w:rsidRPr="00EB14A6">
        <w:t>mendement</w:t>
      </w:r>
      <w:r>
        <w:t xml:space="preserve"> </w:t>
      </w:r>
      <w:r w:rsidRPr="00EB14A6">
        <w:t>A4</w:t>
      </w:r>
      <w:r>
        <w:t>3</w:t>
      </w:r>
      <w:r w:rsidRPr="00EB14A6">
        <w:t xml:space="preserve"> is de eerste waar ik over mag zeggen. Dat is het amendement van CDA en </w:t>
      </w:r>
      <w:r>
        <w:t xml:space="preserve">DorpsBelangen </w:t>
      </w:r>
      <w:r w:rsidRPr="00EB14A6">
        <w:t>over het integraal huisvestingsplan</w:t>
      </w:r>
      <w:r>
        <w:t>,</w:t>
      </w:r>
      <w:r w:rsidRPr="00EB14A6">
        <w:t xml:space="preserve"> onderwijs en met uw welnemen pakken we daar even bij. Amendement </w:t>
      </w:r>
      <w:r>
        <w:t>45</w:t>
      </w:r>
      <w:r w:rsidRPr="00EB14A6">
        <w:t xml:space="preserve"> dat is van </w:t>
      </w:r>
      <w:r>
        <w:t>Groep Goetheer</w:t>
      </w:r>
      <w:r w:rsidRPr="00EB14A6">
        <w:t xml:space="preserve">. Ook over het </w:t>
      </w:r>
      <w:r>
        <w:t>IAP,</w:t>
      </w:r>
      <w:r w:rsidRPr="00EB14A6">
        <w:t xml:space="preserve"> ja de kapitalisten van het integraal huisvestingsplan, die zijn opgenomen in een stelpost in de begroting. Dat heeft u allemaal gezien</w:t>
      </w:r>
      <w:r>
        <w:t>.</w:t>
      </w:r>
      <w:r w:rsidRPr="00EB14A6">
        <w:t xml:space="preserve"> We weten ook allemaal dat er een I</w:t>
      </w:r>
      <w:r>
        <w:t>AP</w:t>
      </w:r>
      <w:r w:rsidRPr="00EB14A6">
        <w:t xml:space="preserve"> moet komen en dat het vertraagd is en dat dat voorzien is</w:t>
      </w:r>
      <w:r>
        <w:t xml:space="preserve"> i</w:t>
      </w:r>
      <w:r w:rsidRPr="00EB14A6">
        <w:t>n kwartaal een van 2024</w:t>
      </w:r>
      <w:r>
        <w:t>,</w:t>
      </w:r>
      <w:r w:rsidRPr="00EB14A6">
        <w:t xml:space="preserve"> maar die middelen zitten nu in een stelpost. Ze zitten gelukkig in een begroting. Ik hoop dat ze allemaal blij mee zijn, want als er niets eens had en je moet ze nog vinden als het nodig i</w:t>
      </w:r>
      <w:r>
        <w:t>s</w:t>
      </w:r>
      <w:r w:rsidR="009019A2">
        <w:t>,</w:t>
      </w:r>
      <w:r w:rsidRPr="00EB14A6">
        <w:t xml:space="preserve"> is altijd lastiger. Maar omdat ze in de stelpost zitten, houdt dat in dat we de middelen pas vrijgegeven kunnen worden als de gemeente</w:t>
      </w:r>
      <w:r>
        <w:t>raad</w:t>
      </w:r>
      <w:r w:rsidRPr="00EB14A6">
        <w:t xml:space="preserve"> een beslissing neemt over het I</w:t>
      </w:r>
      <w:r>
        <w:t>A</w:t>
      </w:r>
      <w:r w:rsidRPr="00EB14A6">
        <w:t xml:space="preserve">P. En </w:t>
      </w:r>
      <w:r w:rsidRPr="00EB14A6">
        <w:lastRenderedPageBreak/>
        <w:t xml:space="preserve">daar staan ook dat op dat moment dan ook de bijbehorende middelen in. Op dat moment kun je de </w:t>
      </w:r>
      <w:r>
        <w:t>match</w:t>
      </w:r>
      <w:r w:rsidRPr="00EB14A6">
        <w:t xml:space="preserve"> maken tussen de reeds in de begroting opgenomen middelen</w:t>
      </w:r>
      <w:r>
        <w:t xml:space="preserve"> e</w:t>
      </w:r>
      <w:r w:rsidRPr="00EB14A6">
        <w:t xml:space="preserve">n de middelen zoals die blijken uit het door de </w:t>
      </w:r>
      <w:r>
        <w:t>raad</w:t>
      </w:r>
      <w:r w:rsidRPr="00EB14A6">
        <w:t xml:space="preserve"> vastgestelde I</w:t>
      </w:r>
      <w:r>
        <w:t>A</w:t>
      </w:r>
      <w:r w:rsidRPr="00EB14A6">
        <w:t>P. Dus ja het klinkt altijd hard. Wij ontraden deze twee amendementen, want eigenlijk wordt er gewoon bereikt en hoop ik dat ik niet te kort door de bocht ga. Ik zal nog iets bij het amendement van CDA. Dat is lang zal ik nog iets nader duiden. In ieder geval worden bereikt dat hier dat die middelen niet zomaar uitgegeven gaan worden en de toevoeging die ik moet doen bij het amendement van CDA</w:t>
      </w:r>
      <w:r>
        <w:t xml:space="preserve"> en DorpsBelangen. D</w:t>
      </w:r>
      <w:r w:rsidRPr="00EB14A6">
        <w:t>ie zeggen</w:t>
      </w:r>
      <w:r>
        <w:t xml:space="preserve"> e</w:t>
      </w:r>
      <w:r w:rsidRPr="00EB14A6">
        <w:t>ven kijken hoor. Ja. Dat je</w:t>
      </w:r>
      <w:r>
        <w:t xml:space="preserve"> </w:t>
      </w:r>
      <w:r w:rsidRPr="00EB14A6">
        <w:t>door te combineren scholen met woningbouw, dat je tot forse lagere bedragen kunt komen. Nou dat dat zou best eens kunnen maar da</w:t>
      </w:r>
      <w:r>
        <w:t>t</w:t>
      </w:r>
      <w:r w:rsidRPr="00EB14A6">
        <w:t xml:space="preserve"> moeten we wel eerst zien. Dan gaan we niet op vooruitlopen</w:t>
      </w:r>
      <w:r>
        <w:t>,</w:t>
      </w:r>
      <w:r w:rsidRPr="00EB14A6">
        <w:t xml:space="preserve"> want om daar nu zomaar dan het bedrag</w:t>
      </w:r>
      <w:r>
        <w:t>en</w:t>
      </w:r>
      <w:r w:rsidRPr="00EB14A6">
        <w:t xml:space="preserve"> in de begroting met 40 procent te verlagen, denk ik dat het is of met 60 procent verlagen, maar in ieder geval met fors te verlagen. 40 is correct hoor</w:t>
      </w:r>
      <w:r>
        <w:t xml:space="preserve"> ik mevrouw IJsbrandij zeggen, </w:t>
      </w:r>
      <w:r w:rsidRPr="00EB14A6">
        <w:t>nou dat gaat college veel te ver. Ga ik naar</w:t>
      </w:r>
      <w:r w:rsidR="004B3BE8">
        <w:t>…</w:t>
      </w:r>
    </w:p>
    <w:p w14:paraId="5D281CCF" w14:textId="77777777" w:rsidR="00EB57B7" w:rsidRDefault="00EB57B7" w:rsidP="00777D15">
      <w:r w:rsidRPr="006533E8">
        <w:rPr>
          <w:u w:val="single"/>
        </w:rPr>
        <w:t>De heer Goetheer</w:t>
      </w:r>
      <w:r>
        <w:t>: V</w:t>
      </w:r>
      <w:r w:rsidRPr="00EB14A6">
        <w:t>oorzitter</w:t>
      </w:r>
      <w:r>
        <w:t xml:space="preserve">? </w:t>
      </w:r>
    </w:p>
    <w:p w14:paraId="66E62975" w14:textId="77777777" w:rsidR="00EB57B7" w:rsidRPr="00EB14A6" w:rsidRDefault="00EB57B7" w:rsidP="00777D15">
      <w:r w:rsidRPr="006533E8">
        <w:rPr>
          <w:u w:val="single"/>
        </w:rPr>
        <w:t>De voorzitter</w:t>
      </w:r>
      <w:r>
        <w:t xml:space="preserve">: </w:t>
      </w:r>
      <w:r w:rsidRPr="00EB14A6">
        <w:t xml:space="preserve">Ja mijnheer </w:t>
      </w:r>
      <w:r>
        <w:t>G</w:t>
      </w:r>
      <w:r w:rsidRPr="00EB14A6">
        <w:t>oe</w:t>
      </w:r>
      <w:r>
        <w:t>theer</w:t>
      </w:r>
      <w:r w:rsidRPr="00EB14A6">
        <w:t>.</w:t>
      </w:r>
    </w:p>
    <w:p w14:paraId="26D15BCD" w14:textId="77777777" w:rsidR="00EB57B7" w:rsidRPr="00EB14A6" w:rsidRDefault="00EB57B7" w:rsidP="00777D15">
      <w:r w:rsidRPr="006533E8">
        <w:rPr>
          <w:u w:val="single"/>
        </w:rPr>
        <w:t>De heer Goetheer</w:t>
      </w:r>
      <w:r>
        <w:t xml:space="preserve">: </w:t>
      </w:r>
      <w:r w:rsidRPr="00EB14A6">
        <w:t>Ja dank u wel. Het antwoord van de wethouder verbaast me aan</w:t>
      </w:r>
      <w:r>
        <w:t xml:space="preserve"> de ene kant</w:t>
      </w:r>
      <w:r w:rsidRPr="00EB14A6">
        <w:t xml:space="preserve"> en</w:t>
      </w:r>
      <w:r>
        <w:t xml:space="preserve"> aan de andere kant</w:t>
      </w:r>
      <w:r w:rsidRPr="00EB14A6">
        <w:t xml:space="preserve"> kan niet. Eigenlijk veranderd tussen het amendement A4</w:t>
      </w:r>
      <w:r>
        <w:t>5</w:t>
      </w:r>
      <w:r w:rsidRPr="00EB14A6">
        <w:t xml:space="preserve"> niks aan de feitelijke situatie</w:t>
      </w:r>
      <w:r>
        <w:t>,</w:t>
      </w:r>
      <w:r w:rsidRPr="00EB14A6">
        <w:t xml:space="preserve"> het is nu stelpost kan pas uitgeven worden op</w:t>
      </w:r>
      <w:r>
        <w:t xml:space="preserve"> het</w:t>
      </w:r>
      <w:r w:rsidRPr="00EB14A6">
        <w:t xml:space="preserve"> moment dat er een plan is waar goedkeuring voor is. En toch ont</w:t>
      </w:r>
      <w:r>
        <w:t>raad</w:t>
      </w:r>
      <w:r w:rsidRPr="00EB14A6">
        <w:t>t de wethouder</w:t>
      </w:r>
      <w:r>
        <w:t xml:space="preserve"> het. </w:t>
      </w:r>
      <w:r w:rsidRPr="00EB14A6">
        <w:t>Terwijl de bedoeling ook van het amendement is ook om een signaal af te geven van het college. En daar wil ik zo meteen een andere wethouder ook overhoren. Over houding met het I</w:t>
      </w:r>
      <w:r>
        <w:t>A</w:t>
      </w:r>
      <w:r w:rsidRPr="00EB14A6">
        <w:t>P</w:t>
      </w:r>
      <w:r>
        <w:t xml:space="preserve"> </w:t>
      </w:r>
      <w:r w:rsidRPr="00EB14A6">
        <w:t>de beantwoording en dat het dus eigenlijk feitelijk niet echt een andere situatie wordt</w:t>
      </w:r>
      <w:r>
        <w:t>,</w:t>
      </w:r>
      <w:r w:rsidRPr="00EB14A6">
        <w:t xml:space="preserve"> maar wel zeg maar een signaal</w:t>
      </w:r>
      <w:r>
        <w:t xml:space="preserve"> </w:t>
      </w:r>
      <w:r w:rsidRPr="00EB14A6">
        <w:t xml:space="preserve">laat geven door de </w:t>
      </w:r>
      <w:r>
        <w:t>raad</w:t>
      </w:r>
      <w:r w:rsidRPr="00EB14A6">
        <w:t xml:space="preserve"> van doe</w:t>
      </w:r>
      <w:r>
        <w:t xml:space="preserve"> uw </w:t>
      </w:r>
      <w:r w:rsidRPr="00EB14A6">
        <w:t>huiswerk en kom</w:t>
      </w:r>
      <w:r>
        <w:t xml:space="preserve"> </w:t>
      </w:r>
      <w:r w:rsidRPr="00EB14A6">
        <w:t>terug.</w:t>
      </w:r>
    </w:p>
    <w:p w14:paraId="5BA7FDB1" w14:textId="77777777" w:rsidR="00B84EA8" w:rsidRDefault="00B84EA8" w:rsidP="00777D15">
      <w:r w:rsidRPr="006533E8">
        <w:rPr>
          <w:u w:val="single"/>
        </w:rPr>
        <w:t>De heer Zagt</w:t>
      </w:r>
      <w:r>
        <w:t>:</w:t>
      </w:r>
      <w:r w:rsidRPr="00EB14A6">
        <w:t xml:space="preserve"> </w:t>
      </w:r>
      <w:r>
        <w:t>V</w:t>
      </w:r>
      <w:r w:rsidRPr="00EB14A6">
        <w:t>oorzitter het signaal is volkomen duidelijk</w:t>
      </w:r>
      <w:r>
        <w:t xml:space="preserve">, </w:t>
      </w:r>
      <w:r w:rsidRPr="00EB14A6">
        <w:t>maar wij denken niet dat daarvoor een amendement nodig is. Ik denk dat het signaal op deze manier ook heel goed overgekomen is. Kijk ik naar het amendement A4</w:t>
      </w:r>
      <w:r>
        <w:t xml:space="preserve">7 </w:t>
      </w:r>
      <w:r w:rsidRPr="00EB14A6">
        <w:t>die gaat over de</w:t>
      </w:r>
      <w:r>
        <w:t xml:space="preserve"> forensen</w:t>
      </w:r>
      <w:r w:rsidRPr="00EB14A6">
        <w:t>, recreatie en toerisme. Dat is volgens mij ook een amendement van d</w:t>
      </w:r>
      <w:r>
        <w:t>er heer</w:t>
      </w:r>
      <w:r w:rsidRPr="00EB14A6">
        <w:t xml:space="preserve"> </w:t>
      </w:r>
      <w:r>
        <w:t>Goetheer</w:t>
      </w:r>
      <w:r w:rsidRPr="00EB14A6">
        <w:t xml:space="preserve"> hier even kijken</w:t>
      </w:r>
      <w:r>
        <w:t xml:space="preserve">, Groep Goetheer </w:t>
      </w:r>
      <w:r w:rsidRPr="00EB14A6">
        <w:t>moet ik zeggen moet ik nog even</w:t>
      </w:r>
      <w:r>
        <w:t xml:space="preserve"> aan wennen.</w:t>
      </w:r>
      <w:r w:rsidRPr="00EB14A6">
        <w:t xml:space="preserve"> Ook die ontraden we. Wij voegen namelijk al structureel 10 procent toe van de opbrengst van toeristen</w:t>
      </w:r>
      <w:r>
        <w:t xml:space="preserve"> en f</w:t>
      </w:r>
      <w:r w:rsidRPr="00EB14A6">
        <w:t>orensenbelasting</w:t>
      </w:r>
      <w:r>
        <w:t>.</w:t>
      </w:r>
      <w:r w:rsidRPr="00EB14A6">
        <w:t xml:space="preserve"> </w:t>
      </w:r>
      <w:r>
        <w:t>E</w:t>
      </w:r>
      <w:r w:rsidRPr="00EB14A6">
        <w:t xml:space="preserve">n als je kijkt naar de naar het verloop van de </w:t>
      </w:r>
      <w:r>
        <w:t>forensen,</w:t>
      </w:r>
      <w:r w:rsidRPr="00EB14A6">
        <w:t xml:space="preserve"> recreatie en toerisme in het meerjaren perspectief</w:t>
      </w:r>
      <w:r>
        <w:t>, dan</w:t>
      </w:r>
      <w:r w:rsidRPr="00EB14A6">
        <w:t xml:space="preserve"> zie je de vermeerdering en de verminderingen en ook dat er zeg maar voldoende </w:t>
      </w:r>
      <w:r>
        <w:t xml:space="preserve">saldi </w:t>
      </w:r>
      <w:r w:rsidRPr="00EB14A6">
        <w:t>die in de reserve zit van jaar tot jaar. En nou daar dan zijn ook de plannen op ge</w:t>
      </w:r>
      <w:r>
        <w:t>b</w:t>
      </w:r>
      <w:r w:rsidRPr="00EB14A6">
        <w:t>aseerd. Dan ga ik naar de amendement A4</w:t>
      </w:r>
      <w:r>
        <w:t>8</w:t>
      </w:r>
      <w:r w:rsidRPr="00EB14A6">
        <w:t xml:space="preserve">. </w:t>
      </w:r>
      <w:r>
        <w:t>G</w:t>
      </w:r>
      <w:r w:rsidRPr="00EB14A6">
        <w:t>aat over sportbeleid en activering</w:t>
      </w:r>
      <w:r>
        <w:t>,</w:t>
      </w:r>
      <w:r w:rsidRPr="00EB14A6">
        <w:t xml:space="preserve"> ik realiseer me trouwens dat het klinkt alsof het allemaal mijn portefeuille is. Dat is het niet natuurlijk. Maar we hebben wel gekeken naar wat ze wat heeft vooral een financiële component waarbij het gepast is dat de wethouder van financiën daar iets over kan zeggen. En zo gauw het over de inhoud gaat dan, dan is het aan de </w:t>
      </w:r>
      <w:r>
        <w:t>portefeuillehouder. D</w:t>
      </w:r>
      <w:r w:rsidRPr="00EB14A6">
        <w:t xml:space="preserve">eze is overbodig. Ook een amendement van de </w:t>
      </w:r>
      <w:r>
        <w:t>Groep Goetheer,</w:t>
      </w:r>
      <w:r w:rsidRPr="00EB14A6">
        <w:t xml:space="preserve"> want de bestaande activiteiten en het beleid die blijven gelijk</w:t>
      </w:r>
      <w:r>
        <w:t xml:space="preserve">. Er </w:t>
      </w:r>
      <w:r w:rsidRPr="00EB14A6">
        <w:t>zijn even</w:t>
      </w:r>
      <w:r>
        <w:t xml:space="preserve"> en er</w:t>
      </w:r>
      <w:r w:rsidRPr="00EB14A6">
        <w:t xml:space="preserve"> zijn en blijven evenveel middelen beschikbaar voor die activiteiten. Want de financiering van de combinatiefunctie bijvoorbeeld die zit vanaf 2024 in een specifieke uitkering. En dit wordt ook in de Voorjaarsnota van 2024 zo verwerkt.</w:t>
      </w:r>
    </w:p>
    <w:p w14:paraId="56BC54D4" w14:textId="77777777" w:rsidR="00B84EA8" w:rsidRPr="00EB14A6" w:rsidRDefault="00B84EA8" w:rsidP="00777D15">
      <w:r w:rsidRPr="006533E8">
        <w:rPr>
          <w:u w:val="single"/>
        </w:rPr>
        <w:t>De heer Goetheer</w:t>
      </w:r>
      <w:r w:rsidRPr="00EB14A6">
        <w:t>: Voo</w:t>
      </w:r>
      <w:r>
        <w:t>rzitter? E</w:t>
      </w:r>
      <w:r w:rsidRPr="00EB14A6">
        <w:t xml:space="preserve">en vraag dat </w:t>
      </w:r>
      <w:r>
        <w:t>heer Zagt de</w:t>
      </w:r>
      <w:r w:rsidRPr="00EB14A6">
        <w:t xml:space="preserve"> wethouder die zegt n</w:t>
      </w:r>
      <w:r>
        <w:t>e</w:t>
      </w:r>
      <w:r w:rsidRPr="00EB14A6">
        <w:t>t van wanneer een amendement</w:t>
      </w:r>
      <w:r>
        <w:t xml:space="preserve"> e</w:t>
      </w:r>
      <w:r w:rsidRPr="00EB14A6">
        <w:t>en financieel component he</w:t>
      </w:r>
      <w:r>
        <w:t xml:space="preserve">eft dan zal ik </w:t>
      </w:r>
      <w:r w:rsidRPr="00EB14A6">
        <w:t>daarop reageren. Maar volgens mij heeft amendement A4</w:t>
      </w:r>
      <w:r>
        <w:t xml:space="preserve">4 </w:t>
      </w:r>
      <w:r w:rsidRPr="00EB14A6">
        <w:t xml:space="preserve">heeft ook een financieel component. Dus ik was even benieuwd of wethouder </w:t>
      </w:r>
      <w:r>
        <w:t>Zagt daarop</w:t>
      </w:r>
      <w:r w:rsidRPr="00EB14A6">
        <w:t xml:space="preserve"> reageert of dat we toch moeten wachten op wethouder D</w:t>
      </w:r>
      <w:r>
        <w:t>e H</w:t>
      </w:r>
      <w:r w:rsidRPr="00EB14A6">
        <w:t>aan.</w:t>
      </w:r>
      <w:r>
        <w:t xml:space="preserve"> D</w:t>
      </w:r>
      <w:r w:rsidRPr="00EB14A6">
        <w:t>ank u wel.</w:t>
      </w:r>
    </w:p>
    <w:p w14:paraId="120F2794" w14:textId="77777777" w:rsidR="00B84EA8" w:rsidRDefault="00B84EA8" w:rsidP="00777D15">
      <w:r w:rsidRPr="006533E8">
        <w:rPr>
          <w:u w:val="single"/>
        </w:rPr>
        <w:lastRenderedPageBreak/>
        <w:t>De heer Zagt</w:t>
      </w:r>
      <w:r w:rsidRPr="00EB14A6">
        <w:t>: Ja dat zei ik ook al als je als je zo gaat redeneren is alles financieel</w:t>
      </w:r>
      <w:r>
        <w:t xml:space="preserve">, </w:t>
      </w:r>
      <w:r w:rsidRPr="00EB14A6">
        <w:t>dan kan ik hier blijven staan. We</w:t>
      </w:r>
      <w:r>
        <w:t xml:space="preserve"> </w:t>
      </w:r>
      <w:r w:rsidRPr="00EB14A6">
        <w:t xml:space="preserve">hebben geprobeerd daar enige mix tussen te maken, omdat het op een gegeven moment ook meer over de inhoud gaat. </w:t>
      </w:r>
      <w:r>
        <w:t>I</w:t>
      </w:r>
      <w:r w:rsidRPr="00EB14A6">
        <w:t>s meer dan financiën</w:t>
      </w:r>
    </w:p>
    <w:p w14:paraId="6A6E1515" w14:textId="77777777" w:rsidR="00B84EA8" w:rsidRPr="00EB14A6" w:rsidRDefault="00B84EA8" w:rsidP="00777D15">
      <w:r w:rsidRPr="006533E8">
        <w:rPr>
          <w:u w:val="single"/>
        </w:rPr>
        <w:t>De heer Goetheer</w:t>
      </w:r>
      <w:r w:rsidRPr="00EB14A6">
        <w:t>:</w:t>
      </w:r>
      <w:r>
        <w:t xml:space="preserve"> </w:t>
      </w:r>
      <w:r w:rsidRPr="00EB14A6">
        <w:t>Voorzitter</w:t>
      </w:r>
      <w:r>
        <w:t>?</w:t>
      </w:r>
    </w:p>
    <w:p w14:paraId="1C2BA8F0" w14:textId="77777777" w:rsidR="00B84EA8" w:rsidRDefault="00B84EA8" w:rsidP="00777D15">
      <w:r w:rsidRPr="006533E8">
        <w:rPr>
          <w:u w:val="single"/>
        </w:rPr>
        <w:t>De voorzitter</w:t>
      </w:r>
      <w:r w:rsidRPr="00EB14A6">
        <w:t xml:space="preserve">: Mijnheer </w:t>
      </w:r>
      <w:r>
        <w:t>Goetheer.</w:t>
      </w:r>
    </w:p>
    <w:p w14:paraId="51FCBEA7" w14:textId="42884C65" w:rsidR="00B84EA8" w:rsidRPr="00EB14A6" w:rsidRDefault="00B84EA8" w:rsidP="00777D15">
      <w:r w:rsidRPr="006533E8">
        <w:rPr>
          <w:u w:val="single"/>
        </w:rPr>
        <w:t>De heer Goetheer</w:t>
      </w:r>
      <w:r w:rsidRPr="00EB14A6">
        <w:t>:</w:t>
      </w:r>
      <w:r>
        <w:t xml:space="preserve"> </w:t>
      </w:r>
      <w:r w:rsidRPr="00EB14A6">
        <w:t>Ja ik d</w:t>
      </w:r>
      <w:r>
        <w:t>a</w:t>
      </w:r>
      <w:r w:rsidRPr="00EB14A6">
        <w:t xml:space="preserve">nk </w:t>
      </w:r>
      <w:r>
        <w:t xml:space="preserve">u </w:t>
      </w:r>
      <w:r w:rsidRPr="00EB14A6">
        <w:t>wel voorzitte</w:t>
      </w:r>
      <w:r>
        <w:t>r.</w:t>
      </w:r>
      <w:r w:rsidRPr="00EB14A6">
        <w:t xml:space="preserve"> Ik begreep al dat mijn</w:t>
      </w:r>
      <w:r>
        <w:t xml:space="preserve"> </w:t>
      </w:r>
      <w:r w:rsidRPr="00EB14A6">
        <w:t xml:space="preserve">constatering niet juist was. Daar werd ik al eerder op gewezen. Ik vond het niet nodig daar een </w:t>
      </w:r>
      <w:r>
        <w:t>RIB</w:t>
      </w:r>
      <w:r w:rsidRPr="00EB14A6">
        <w:t xml:space="preserve"> over uit</w:t>
      </w:r>
      <w:r>
        <w:t xml:space="preserve"> te </w:t>
      </w:r>
      <w:r w:rsidRPr="00EB14A6">
        <w:t>sturen</w:t>
      </w:r>
      <w:r>
        <w:t xml:space="preserve"> last minute </w:t>
      </w:r>
      <w:r w:rsidRPr="00EB14A6">
        <w:t>om het college op de hoogte stellen van nee</w:t>
      </w:r>
      <w:r>
        <w:t xml:space="preserve"> het</w:t>
      </w:r>
      <w:r w:rsidRPr="00EB14A6">
        <w:t xml:space="preserve"> zit toch net wat anders</w:t>
      </w:r>
      <w:r>
        <w:t xml:space="preserve">. </w:t>
      </w:r>
      <w:r w:rsidRPr="00EB14A6">
        <w:t>Neem</w:t>
      </w:r>
      <w:r>
        <w:t>t</w:t>
      </w:r>
      <w:r w:rsidRPr="00EB14A6">
        <w:t xml:space="preserve"> niet weg</w:t>
      </w:r>
      <w:r>
        <w:t xml:space="preserve"> d</w:t>
      </w:r>
      <w:r w:rsidRPr="00EB14A6">
        <w:t>at waar het om gaat is om een extra impuls te geven dus in ons sportbeleid en activering. En ik begrijp dus ook zonder zeg maar de financiële component dat het college daar niet voor</w:t>
      </w:r>
      <w:r>
        <w:t xml:space="preserve"> </w:t>
      </w:r>
      <w:r w:rsidRPr="00EB14A6">
        <w:t>staat en dat onvoldoende belangrijk vindt om daar extra geld</w:t>
      </w:r>
      <w:r>
        <w:t>en</w:t>
      </w:r>
      <w:r w:rsidRPr="00EB14A6">
        <w:t xml:space="preserve"> voor beschikbaar te stellen.</w:t>
      </w:r>
    </w:p>
    <w:p w14:paraId="682AE0BC" w14:textId="31D38143" w:rsidR="00B84EA8" w:rsidRDefault="00B84EA8" w:rsidP="00777D15">
      <w:r w:rsidRPr="006533E8">
        <w:rPr>
          <w:u w:val="single"/>
        </w:rPr>
        <w:t>De heer Zagt</w:t>
      </w:r>
      <w:r w:rsidRPr="00EB14A6">
        <w:t>: Nou dat is echt een inhoud</w:t>
      </w:r>
      <w:r>
        <w:t>s</w:t>
      </w:r>
      <w:r w:rsidRPr="00EB14A6">
        <w:t>vraag. Ik hoop ook dat</w:t>
      </w:r>
      <w:r>
        <w:t>…</w:t>
      </w:r>
      <w:r w:rsidRPr="00EB14A6">
        <w:t xml:space="preserve"> </w:t>
      </w:r>
      <w:r>
        <w:t>I</w:t>
      </w:r>
      <w:r w:rsidRPr="00EB14A6">
        <w:t xml:space="preserve">k zie de heer </w:t>
      </w:r>
      <w:r>
        <w:t xml:space="preserve">De Haan die is portefeuillehouder </w:t>
      </w:r>
      <w:r w:rsidRPr="00EB14A6">
        <w:t>toch van ja knikken dus die zal daar zou nog op ingaan</w:t>
      </w:r>
      <w:r>
        <w:t>.</w:t>
      </w:r>
      <w:r w:rsidRPr="00EB14A6">
        <w:t xml:space="preserve"> </w:t>
      </w:r>
      <w:r>
        <w:t>D</w:t>
      </w:r>
      <w:r w:rsidRPr="00EB14A6">
        <w:t>an ga ik met uw welnemen</w:t>
      </w:r>
      <w:r>
        <w:t xml:space="preserve"> v</w:t>
      </w:r>
      <w:r w:rsidRPr="00EB14A6">
        <w:t>oorzitter wel naar amendement A4</w:t>
      </w:r>
      <w:r>
        <w:t>9</w:t>
      </w:r>
      <w:r w:rsidRPr="00EB14A6">
        <w:t xml:space="preserve">. Dat gaat over de </w:t>
      </w:r>
      <w:r>
        <w:t>M</w:t>
      </w:r>
      <w:r w:rsidRPr="00EB14A6">
        <w:t xml:space="preserve">iddenweg </w:t>
      </w:r>
      <w:r>
        <w:t>het</w:t>
      </w:r>
      <w:r w:rsidRPr="00EB14A6">
        <w:t xml:space="preserve"> mobiliteitsplan. Dat is ook mijn portefeuille</w:t>
      </w:r>
      <w:r>
        <w:t>,</w:t>
      </w:r>
      <w:r w:rsidRPr="00EB14A6">
        <w:t xml:space="preserve"> daarin wordt gevraagd </w:t>
      </w:r>
      <w:r>
        <w:t xml:space="preserve">het </w:t>
      </w:r>
      <w:r w:rsidRPr="00EB14A6">
        <w:t>deel mobiliteitsplan dat krediet uit het investeringsplan te halen. Nou bij de bij de</w:t>
      </w:r>
      <w:r>
        <w:t>….</w:t>
      </w:r>
      <w:r w:rsidRPr="00EB14A6">
        <w:t xml:space="preserve"> </w:t>
      </w:r>
      <w:r>
        <w:t>I</w:t>
      </w:r>
      <w:r w:rsidRPr="00EB14A6">
        <w:t xml:space="preserve">k snap hem nou in ieder geval van CDA. Door zolang weet ik niet meer uit mijn hoofd </w:t>
      </w:r>
      <w:r>
        <w:t>P</w:t>
      </w:r>
      <w:r w:rsidRPr="00EB14A6">
        <w:t xml:space="preserve">artij van de </w:t>
      </w:r>
      <w:r>
        <w:t>A</w:t>
      </w:r>
      <w:r w:rsidRPr="00EB14A6">
        <w:t>rbeid</w:t>
      </w:r>
      <w:r>
        <w:t xml:space="preserve"> PvdA-GroenLinks</w:t>
      </w:r>
      <w:r w:rsidRPr="00EB14A6">
        <w:t xml:space="preserve"> staat ook boven. Nou die heb in ieder geval het mobiliteitsplan wel gesteund herinner ik me volgens mij</w:t>
      </w:r>
      <w:r>
        <w:t>.</w:t>
      </w:r>
      <w:r w:rsidRPr="00EB14A6">
        <w:t xml:space="preserve"> </w:t>
      </w:r>
      <w:r>
        <w:t>M</w:t>
      </w:r>
      <w:r w:rsidRPr="00EB14A6">
        <w:t>aar goed, het maakte niet uit. Hoe je erover denkt</w:t>
      </w:r>
      <w:r>
        <w:t xml:space="preserve"> d</w:t>
      </w:r>
      <w:r w:rsidRPr="00EB14A6">
        <w:t xml:space="preserve">at </w:t>
      </w:r>
      <w:r>
        <w:t>kan</w:t>
      </w:r>
      <w:r w:rsidRPr="00EB14A6">
        <w:t xml:space="preserve"> wijzigen. Wij hebben daarbij het mobiliteitsplan afgesproken dat alle investeringen boven 500.000 komen</w:t>
      </w:r>
      <w:r>
        <w:t xml:space="preserve"> n</w:t>
      </w:r>
      <w:r w:rsidRPr="00EB14A6">
        <w:t xml:space="preserve">aar de </w:t>
      </w:r>
      <w:r>
        <w:t>raad</w:t>
      </w:r>
      <w:r w:rsidRPr="00EB14A6">
        <w:t xml:space="preserve"> toekomen, eerst naar de </w:t>
      </w:r>
      <w:r>
        <w:t>raad</w:t>
      </w:r>
      <w:r w:rsidRPr="00EB14A6">
        <w:t xml:space="preserve">. U heeft ook gezien in de nadere beantwoording van technische vragen hierover dat het project </w:t>
      </w:r>
      <w:r>
        <w:t>M</w:t>
      </w:r>
      <w:r w:rsidRPr="00EB14A6">
        <w:t xml:space="preserve">iddenweg als weg en </w:t>
      </w:r>
      <w:r>
        <w:t>M</w:t>
      </w:r>
      <w:r w:rsidRPr="00EB14A6">
        <w:t>iddenweg als door fietspad is kent een soort splitsing. Ik heb inmiddels intern wel begrepen dat die splitsing die scheiding nou wel eens heel anders kan liggen dan 4 miljoen vie</w:t>
      </w:r>
      <w:r>
        <w:t>r</w:t>
      </w:r>
      <w:r w:rsidRPr="00EB14A6">
        <w:t xml:space="preserve"> miljoen. Vat ik het maar even makkelijk samen. Ik kan u wel toezeggen voorzitter</w:t>
      </w:r>
      <w:r>
        <w:t xml:space="preserve"> als ik</w:t>
      </w:r>
      <w:r w:rsidRPr="00EB14A6">
        <w:t xml:space="preserve"> die af mag maken dat wij best in beeld willen brengen want daar gaat het natuurlijk o</w:t>
      </w:r>
      <w:r>
        <w:t xml:space="preserve">m. </w:t>
      </w:r>
      <w:r w:rsidR="009E45B3">
        <w:t>De component</w:t>
      </w:r>
      <w:r w:rsidRPr="00EB14A6">
        <w:t xml:space="preserve"> door fietspad als ze een totaalplaatje hebben wat meer gespecificeerd is.</w:t>
      </w:r>
      <w:r>
        <w:t xml:space="preserve"> </w:t>
      </w:r>
    </w:p>
    <w:p w14:paraId="57F03BD4" w14:textId="77777777" w:rsidR="009E45B3" w:rsidRDefault="009E45B3" w:rsidP="00777D15">
      <w:r w:rsidRPr="00EB14A6">
        <w:rPr>
          <w:u w:val="single"/>
        </w:rPr>
        <w:t>De voorzitter</w:t>
      </w:r>
      <w:r w:rsidRPr="00EB14A6">
        <w:t>:</w:t>
      </w:r>
      <w:r>
        <w:t xml:space="preserve"> Mevrouw Wind.</w:t>
      </w:r>
    </w:p>
    <w:p w14:paraId="3634101A" w14:textId="6E8B8F8B" w:rsidR="009E45B3" w:rsidRDefault="009E45B3" w:rsidP="00777D15">
      <w:r w:rsidRPr="006533E8">
        <w:rPr>
          <w:u w:val="single"/>
        </w:rPr>
        <w:t>Mevrouw Wind</w:t>
      </w:r>
      <w:r w:rsidRPr="00EB14A6">
        <w:t>:</w:t>
      </w:r>
      <w:r w:rsidR="00777D15">
        <w:t xml:space="preserve"> </w:t>
      </w:r>
      <w:r>
        <w:t>V</w:t>
      </w:r>
      <w:r w:rsidRPr="00EB14A6">
        <w:t>oorzitter toch even wat precie</w:t>
      </w:r>
      <w:r>
        <w:t>z</w:t>
      </w:r>
      <w:r w:rsidRPr="00EB14A6">
        <w:t>er met de historie omgaan. We hebben bij het mobiliteitsplan hebben we de visie vastgesteld en vervolgens uit mijn hoofd deels dat waren alle projecten</w:t>
      </w:r>
      <w:r>
        <w:t>.</w:t>
      </w:r>
      <w:r w:rsidRPr="00EB14A6">
        <w:t xml:space="preserve"> </w:t>
      </w:r>
      <w:r>
        <w:t>I</w:t>
      </w:r>
      <w:r w:rsidRPr="00EB14A6">
        <w:t>s gezegd</w:t>
      </w:r>
      <w:r>
        <w:t xml:space="preserve"> d</w:t>
      </w:r>
      <w:r w:rsidRPr="00EB14A6">
        <w:t xml:space="preserve">ie komen stuk voor stuk na de </w:t>
      </w:r>
      <w:r>
        <w:t>raad</w:t>
      </w:r>
      <w:r w:rsidRPr="00EB14A6">
        <w:t xml:space="preserve"> boven de 500.000 euro en daarmee heeft u toen ons als kersverse wethouder, ons als kersverse </w:t>
      </w:r>
      <w:r>
        <w:t>raad</w:t>
      </w:r>
      <w:r w:rsidRPr="00EB14A6">
        <w:t xml:space="preserve">sleden over de streep gehaald. Maar we begrijpen mekaar heel erg goed </w:t>
      </w:r>
      <w:r>
        <w:t>t</w:t>
      </w:r>
      <w:r w:rsidRPr="00EB14A6">
        <w:t>oen. Nu staat in de begroting staan</w:t>
      </w:r>
      <w:r>
        <w:t xml:space="preserve"> er</w:t>
      </w:r>
      <w:r w:rsidRPr="00EB14A6">
        <w:t xml:space="preserve"> twee posten van allebei rond de 4 miljoen waarbij de een de wegen is en de ander </w:t>
      </w:r>
      <w:r>
        <w:t xml:space="preserve">het </w:t>
      </w:r>
      <w:r w:rsidRPr="00EB14A6">
        <w:t>fietspaden project</w:t>
      </w:r>
      <w:r>
        <w:t xml:space="preserve"> </w:t>
      </w:r>
      <w:r w:rsidRPr="00EB14A6">
        <w:t>zo staat het in de begroting. Zo hebben wij het voorbereid. En als u zegt ja maar nu zit het toch anders</w:t>
      </w:r>
      <w:r>
        <w:t>.</w:t>
      </w:r>
      <w:r w:rsidRPr="00EB14A6">
        <w:t xml:space="preserve"> Ja, het is niet voor het eerst hoor. We kunnen een hoop aan, maar da</w:t>
      </w:r>
      <w:r>
        <w:t xml:space="preserve">n </w:t>
      </w:r>
      <w:r w:rsidRPr="00EB14A6">
        <w:t>wil ik het wel heel precies weten</w:t>
      </w:r>
      <w:r>
        <w:t xml:space="preserve"> voorzitter.</w:t>
      </w:r>
      <w:r w:rsidR="00777D15">
        <w:t xml:space="preserve"> </w:t>
      </w:r>
    </w:p>
    <w:p w14:paraId="065A985B" w14:textId="77777777" w:rsidR="009E45B3" w:rsidRDefault="009E45B3" w:rsidP="00777D15">
      <w:r w:rsidRPr="00EB14A6">
        <w:rPr>
          <w:u w:val="single"/>
        </w:rPr>
        <w:t>De voorzitter</w:t>
      </w:r>
      <w:r w:rsidRPr="00EB14A6">
        <w:t>:</w:t>
      </w:r>
      <w:r>
        <w:t xml:space="preserve"> D</w:t>
      </w:r>
      <w:r w:rsidRPr="00EB14A6">
        <w:t xml:space="preserve">e wethouder. </w:t>
      </w:r>
    </w:p>
    <w:p w14:paraId="5C93858B" w14:textId="77777777" w:rsidR="009E45B3" w:rsidRPr="00EB14A6" w:rsidRDefault="009E45B3" w:rsidP="00777D15">
      <w:r w:rsidRPr="006533E8">
        <w:rPr>
          <w:u w:val="single"/>
        </w:rPr>
        <w:t>De heer Zagt</w:t>
      </w:r>
      <w:r>
        <w:t xml:space="preserve">: </w:t>
      </w:r>
      <w:r w:rsidRPr="00EB14A6">
        <w:t>Ik ben volledig met u eens dat het zo in de begroting staat. Ik zeg alleen dat wij als wij</w:t>
      </w:r>
      <w:r>
        <w:t>… A</w:t>
      </w:r>
      <w:r w:rsidRPr="00EB14A6">
        <w:t>ls u een goede specificatie wil krijgen van wat is nou het door fietspad deel of het fietspad deel en wat is het wegdeel dan? Dat zou dat ziet anders heb ik begrepen van vanuit de organisatie</w:t>
      </w:r>
      <w:r>
        <w:t>,</w:t>
      </w:r>
      <w:r w:rsidRPr="00EB14A6">
        <w:t xml:space="preserve"> vanuit de deskundigen die zich verdiepen in het project dan 8 miljoen delen door twee.</w:t>
      </w:r>
      <w:r>
        <w:t xml:space="preserve"> </w:t>
      </w:r>
    </w:p>
    <w:p w14:paraId="2276FEF6" w14:textId="77777777" w:rsidR="009E45B3" w:rsidRDefault="009E45B3" w:rsidP="00777D15">
      <w:r w:rsidRPr="00EB14A6">
        <w:rPr>
          <w:u w:val="single"/>
        </w:rPr>
        <w:lastRenderedPageBreak/>
        <w:t>De voorzitter</w:t>
      </w:r>
      <w:r w:rsidRPr="00EB14A6">
        <w:t xml:space="preserve">: </w:t>
      </w:r>
      <w:r>
        <w:t>M</w:t>
      </w:r>
      <w:r w:rsidRPr="00EB14A6">
        <w:t xml:space="preserve">evrouw </w:t>
      </w:r>
      <w:r>
        <w:t xml:space="preserve">Wind. </w:t>
      </w:r>
    </w:p>
    <w:p w14:paraId="4A1FF88F" w14:textId="77777777" w:rsidR="009E45B3" w:rsidRDefault="009E45B3" w:rsidP="00777D15">
      <w:r w:rsidRPr="006533E8">
        <w:rPr>
          <w:u w:val="single"/>
        </w:rPr>
        <w:t>Mevrouw Wind</w:t>
      </w:r>
      <w:r w:rsidRPr="00EB14A6">
        <w:t xml:space="preserve">: </w:t>
      </w:r>
      <w:r>
        <w:t>V</w:t>
      </w:r>
      <w:r w:rsidRPr="00EB14A6">
        <w:t xml:space="preserve">oorzitter. Dan zegt u dus het zit anders dan in de begroting staat. </w:t>
      </w:r>
    </w:p>
    <w:p w14:paraId="478F73F2" w14:textId="77777777" w:rsidR="009E45B3" w:rsidRPr="00EB14A6" w:rsidRDefault="009E45B3" w:rsidP="00777D15">
      <w:r w:rsidRPr="006533E8">
        <w:rPr>
          <w:u w:val="single"/>
        </w:rPr>
        <w:t>De heer Zagt</w:t>
      </w:r>
      <w:r>
        <w:t>: Ja, d</w:t>
      </w:r>
      <w:r w:rsidRPr="00EB14A6">
        <w:t>at het zit</w:t>
      </w:r>
      <w:r>
        <w:t>,</w:t>
      </w:r>
      <w:r w:rsidRPr="00EB14A6">
        <w:t xml:space="preserve"> het zit anders dan in de begroting staat.</w:t>
      </w:r>
      <w:r>
        <w:t xml:space="preserve"> In de begroting staat </w:t>
      </w:r>
      <w:r w:rsidRPr="00EB14A6">
        <w:t>op de splitsing van die twee componenten.</w:t>
      </w:r>
    </w:p>
    <w:p w14:paraId="655FD744" w14:textId="77777777" w:rsidR="009E45B3" w:rsidRDefault="009E45B3" w:rsidP="00777D15">
      <w:r w:rsidRPr="006533E8">
        <w:rPr>
          <w:u w:val="single"/>
        </w:rPr>
        <w:t>Mevrouw Wind</w:t>
      </w:r>
      <w:r w:rsidRPr="00EB14A6">
        <w:t xml:space="preserve">: Maar voorzitter mag ik dan een correctie. </w:t>
      </w:r>
    </w:p>
    <w:p w14:paraId="28D22911" w14:textId="77777777" w:rsidR="009E45B3" w:rsidRPr="00EB14A6" w:rsidRDefault="009E45B3" w:rsidP="00777D15">
      <w:r w:rsidRPr="006533E8">
        <w:rPr>
          <w:u w:val="single"/>
        </w:rPr>
        <w:t>De heer Zagt</w:t>
      </w:r>
      <w:r>
        <w:t xml:space="preserve">: </w:t>
      </w:r>
      <w:r w:rsidRPr="00EB14A6">
        <w:t>Nou die die geef ik hiermee</w:t>
      </w:r>
      <w:r>
        <w:t>,</w:t>
      </w:r>
      <w:r w:rsidRPr="00EB14A6">
        <w:t xml:space="preserve"> ik kan ik kan de begroting niet wijzigen...</w:t>
      </w:r>
    </w:p>
    <w:p w14:paraId="217E3118" w14:textId="77777777" w:rsidR="009E45B3" w:rsidRDefault="009E45B3" w:rsidP="00777D15">
      <w:r w:rsidRPr="006533E8">
        <w:rPr>
          <w:u w:val="single"/>
        </w:rPr>
        <w:t>De voorzitter</w:t>
      </w:r>
      <w:r w:rsidRPr="00EB14A6">
        <w:t xml:space="preserve">: </w:t>
      </w:r>
      <w:r>
        <w:t>Nee maar</w:t>
      </w:r>
      <w:r w:rsidRPr="00EB14A6">
        <w:t xml:space="preserve"> het is toch ook zo met allerlei grote projecten huis, integraal huisvestingsplan en dergelijke. Dan neem je schatting op en daarna ga je uitwerken en dan weet je op een gegeven moment wat het precies wordt. En u had de toezegging heeft hem weer gekregen</w:t>
      </w:r>
      <w:r>
        <w:t xml:space="preserve"> d</w:t>
      </w:r>
      <w:r w:rsidRPr="00EB14A6">
        <w:t>at als het boven het 500.000 is, komen</w:t>
      </w:r>
      <w:r>
        <w:t xml:space="preserve"> we</w:t>
      </w:r>
      <w:r w:rsidRPr="00EB14A6">
        <w:t xml:space="preserve"> bij u terug. Dus kan het zijn dat dat dat de verdeling anders is. Maar u als laatste geeft er dan toch een klap op u zegt ja of nee of geen nadere instructies. Maar het is natuurlijk bij planning en zeker bij meerjarenplanning en dergelijke zijn</w:t>
      </w:r>
      <w:r>
        <w:t xml:space="preserve"> het</w:t>
      </w:r>
      <w:r w:rsidRPr="00EB14A6">
        <w:t xml:space="preserve"> altijd in eerste instantie schattingen en uiteindelijk</w:t>
      </w:r>
      <w:r>
        <w:t xml:space="preserve"> </w:t>
      </w:r>
      <w:r w:rsidRPr="00EB14A6">
        <w:t>wordt het heel exact en dan moeten</w:t>
      </w:r>
      <w:r>
        <w:t xml:space="preserve"> er</w:t>
      </w:r>
      <w:r w:rsidRPr="00EB14A6">
        <w:t xml:space="preserve"> definitieve besluit</w:t>
      </w:r>
      <w:r>
        <w:t>en</w:t>
      </w:r>
      <w:r w:rsidRPr="00EB14A6">
        <w:t xml:space="preserve"> worden genomen. Ga</w:t>
      </w:r>
      <w:r>
        <w:t xml:space="preserve"> uw gang.</w:t>
      </w:r>
    </w:p>
    <w:p w14:paraId="012E16E0" w14:textId="77777777" w:rsidR="009E45B3" w:rsidRDefault="009E45B3" w:rsidP="00777D15">
      <w:r w:rsidRPr="006533E8">
        <w:rPr>
          <w:u w:val="single"/>
        </w:rPr>
        <w:t>Mevrouw Wind</w:t>
      </w:r>
      <w:r w:rsidRPr="00EB14A6">
        <w:t>:</w:t>
      </w:r>
      <w:r>
        <w:t xml:space="preserve"> Ja</w:t>
      </w:r>
      <w:r w:rsidRPr="00EB14A6">
        <w:t xml:space="preserve"> voorzitter, daar heeft u helemaal gelijk in. Dat begrijpen we ook, maar dit is heel specifiek</w:t>
      </w:r>
      <w:r>
        <w:t xml:space="preserve"> </w:t>
      </w:r>
      <w:r w:rsidRPr="00EB14A6">
        <w:t>een plan en een besluitvorming met een behoorlijke historie</w:t>
      </w:r>
      <w:r>
        <w:t>. Er</w:t>
      </w:r>
      <w:r w:rsidRPr="00EB14A6">
        <w:t xml:space="preserve"> is veel aandacht</w:t>
      </w:r>
      <w:r>
        <w:t xml:space="preserve"> aan besteed,</w:t>
      </w:r>
      <w:r w:rsidRPr="00EB14A6">
        <w:t xml:space="preserve"> is toen heel nadrukkelijk gezegd</w:t>
      </w:r>
      <w:r>
        <w:t xml:space="preserve"> w</w:t>
      </w:r>
      <w:r w:rsidRPr="00EB14A6">
        <w:t>e hebben twee dingen te doen</w:t>
      </w:r>
      <w:r>
        <w:t xml:space="preserve"> o</w:t>
      </w:r>
      <w:r w:rsidRPr="00EB14A6">
        <w:t xml:space="preserve">p de </w:t>
      </w:r>
      <w:r>
        <w:t>M</w:t>
      </w:r>
      <w:r w:rsidRPr="00EB14A6">
        <w:t>iddenweg</w:t>
      </w:r>
      <w:r>
        <w:t>.</w:t>
      </w:r>
      <w:r w:rsidRPr="00EB14A6">
        <w:t xml:space="preserve"> </w:t>
      </w:r>
      <w:r>
        <w:t>D</w:t>
      </w:r>
      <w:r w:rsidRPr="00EB14A6">
        <w:t>e wegen en de fietspaden</w:t>
      </w:r>
      <w:r>
        <w:t>,</w:t>
      </w:r>
      <w:r w:rsidRPr="00EB14A6">
        <w:t xml:space="preserve"> de fietspaden is echt een ding geworden. En ik vind het echt heel jammer en ook eigenlijk heel vervelend dat ik nu hoor van ja</w:t>
      </w:r>
      <w:r>
        <w:t xml:space="preserve"> h</w:t>
      </w:r>
      <w:r w:rsidRPr="00EB14A6">
        <w:t>et staat wel zo in de begroting, maar klopt niet. En dat is een ander verhaal</w:t>
      </w:r>
      <w:r>
        <w:t xml:space="preserve"> d</w:t>
      </w:r>
      <w:r w:rsidRPr="00EB14A6">
        <w:t>an zeggen e</w:t>
      </w:r>
      <w:r>
        <w:t>r</w:t>
      </w:r>
      <w:r w:rsidRPr="00EB14A6">
        <w:t xml:space="preserve"> staat een bedrag maar dat kan natuurlijk veranderen door inflatie, ellende of wat dan ook</w:t>
      </w:r>
      <w:r>
        <w:t>.</w:t>
      </w:r>
      <w:r w:rsidRPr="00EB14A6">
        <w:t xml:space="preserve"> </w:t>
      </w:r>
      <w:r>
        <w:t>V</w:t>
      </w:r>
      <w:r w:rsidRPr="00EB14A6">
        <w:t xml:space="preserve">oorzitter dit is niet mooi, toch? Dank u wel. </w:t>
      </w:r>
    </w:p>
    <w:p w14:paraId="603048D8" w14:textId="77777777" w:rsidR="009E45B3" w:rsidRPr="00EB14A6" w:rsidRDefault="009E45B3" w:rsidP="00777D15">
      <w:r w:rsidRPr="006533E8">
        <w:rPr>
          <w:u w:val="single"/>
        </w:rPr>
        <w:t>De voorzitter</w:t>
      </w:r>
      <w:r w:rsidRPr="00EB14A6">
        <w:t xml:space="preserve">: </w:t>
      </w:r>
      <w:r>
        <w:t>De w</w:t>
      </w:r>
      <w:r w:rsidRPr="00EB14A6">
        <w:t>ethoude</w:t>
      </w:r>
      <w:r>
        <w:t>r.</w:t>
      </w:r>
    </w:p>
    <w:p w14:paraId="37676C86" w14:textId="77777777" w:rsidR="009E45B3" w:rsidRPr="00EB14A6" w:rsidRDefault="009E45B3" w:rsidP="00777D15">
      <w:r w:rsidRPr="006533E8">
        <w:rPr>
          <w:u w:val="single"/>
        </w:rPr>
        <w:t>De heer Zagt</w:t>
      </w:r>
      <w:r w:rsidRPr="00EB14A6">
        <w:t xml:space="preserve">: </w:t>
      </w:r>
      <w:r>
        <w:t>Ja</w:t>
      </w:r>
      <w:r w:rsidRPr="00EB14A6">
        <w:t xml:space="preserve">, ik heb daar verder niets aan toe te voegen. Het enige wat ik zeg en dan wil ik zeer graag </w:t>
      </w:r>
      <w:r>
        <w:t xml:space="preserve">het </w:t>
      </w:r>
      <w:r w:rsidRPr="00EB14A6">
        <w:t xml:space="preserve">boetekleed van aantrekken. Dat men mij heeft gezegd dat de feitelijke situatie naar verwachting als het voorstel naar de </w:t>
      </w:r>
      <w:r>
        <w:t>raad</w:t>
      </w:r>
      <w:r w:rsidRPr="00EB14A6">
        <w:t xml:space="preserve"> komt</w:t>
      </w:r>
      <w:r>
        <w:t>,</w:t>
      </w:r>
      <w:r w:rsidRPr="00EB14A6">
        <w:t xml:space="preserve"> anders zal zijn dan de verdeling </w:t>
      </w:r>
      <w:r>
        <w:t>zo</w:t>
      </w:r>
      <w:r w:rsidRPr="00EB14A6">
        <w:t>als die in de begroting</w:t>
      </w:r>
      <w:r>
        <w:t xml:space="preserve"> </w:t>
      </w:r>
      <w:r w:rsidRPr="00EB14A6">
        <w:t>is opgenomen.</w:t>
      </w:r>
    </w:p>
    <w:p w14:paraId="15BB1EC2" w14:textId="77777777" w:rsidR="009E45B3" w:rsidRDefault="009E45B3" w:rsidP="00777D15">
      <w:r w:rsidRPr="006533E8">
        <w:rPr>
          <w:u w:val="single"/>
        </w:rPr>
        <w:t>De voorzitter</w:t>
      </w:r>
      <w:r w:rsidRPr="00EB14A6">
        <w:t>: Ja</w:t>
      </w:r>
      <w:r>
        <w:t xml:space="preserve"> ga uw gang.</w:t>
      </w:r>
    </w:p>
    <w:p w14:paraId="65FDE0BD" w14:textId="431C8CFA" w:rsidR="00777D15" w:rsidRPr="00777D15" w:rsidRDefault="009E45B3" w:rsidP="00777D15">
      <w:r w:rsidRPr="006533E8">
        <w:rPr>
          <w:u w:val="single"/>
        </w:rPr>
        <w:t>Mevrouw van Rijn</w:t>
      </w:r>
      <w:r>
        <w:t>: J</w:t>
      </w:r>
      <w:r w:rsidRPr="00EB14A6">
        <w:t>a voorzitter dank</w:t>
      </w:r>
      <w:r>
        <w:t xml:space="preserve"> u</w:t>
      </w:r>
      <w:r w:rsidRPr="00EB14A6">
        <w:t xml:space="preserve"> wel. Dat heb ik bij deze dan gehoord van de heer </w:t>
      </w:r>
      <w:r>
        <w:t>Zagt. W</w:t>
      </w:r>
      <w:r w:rsidRPr="00EB14A6">
        <w:t xml:space="preserve">aar het ons om gaat is dat natuurlijk komen die plannen naar de </w:t>
      </w:r>
      <w:r>
        <w:t>raad</w:t>
      </w:r>
      <w:r w:rsidRPr="00EB14A6">
        <w:t xml:space="preserve"> als het boven wat is het 500.000 geloof ik is</w:t>
      </w:r>
      <w:r>
        <w:t>.</w:t>
      </w:r>
      <w:r w:rsidRPr="00EB14A6">
        <w:t xml:space="preserve"> </w:t>
      </w:r>
      <w:r>
        <w:t>M</w:t>
      </w:r>
      <w:r w:rsidRPr="00EB14A6">
        <w:t>aar het gaat ons erom</w:t>
      </w:r>
      <w:r>
        <w:t xml:space="preserve"> d</w:t>
      </w:r>
      <w:r w:rsidRPr="00EB14A6">
        <w:t xml:space="preserve">at plan hoeft niet naar de </w:t>
      </w:r>
      <w:r>
        <w:t>raad</w:t>
      </w:r>
      <w:r w:rsidRPr="00EB14A6">
        <w:t xml:space="preserve"> want het CDA wil dat plan niet</w:t>
      </w:r>
      <w:r w:rsidR="00777D15">
        <w:t xml:space="preserve">. </w:t>
      </w:r>
      <w:r w:rsidR="00777D15" w:rsidRPr="00777D15">
        <w:t>Dus, wij willen niet dat er komend jaar aan gewerkt wordt en wij willen ook niet dat het naar de raad komt en daarom hebben we dat ingediend. En, u heeft helemaal gelijk van er komt nog een bedrag en er komt nog een ding. Dus, dat is de reden. Wij willen dat snelfietspad daar nu niet hebben en ik heb een vraag aan de wethouder: waar denkt u heen te gaan fietsen? Want, het idee was dat het in verbinding … Nee, maar het idee was, zo is het ontstaan, kijk maar in het mobiliteitsplan, dat het in verbinding zou staan met het snelfietspad op het Noordereinde. Daarvan staan de bomen in de weg. Dat staat erbij in. Dus, het fietspad en de rijbaan op het Noordereinde moet verbreed worden. Dat is iets wat we al helemaal niet willen. Datzelfde geldt voor de Herenweg en de Leeuwenlaan. Maar, u heeft van de week gezegd: nou, dat Noordereinde zie ik niet als urgentie en, nou ja, u</w:t>
      </w:r>
      <w:r w:rsidR="00777D15">
        <w:t xml:space="preserve"> </w:t>
      </w:r>
      <w:r w:rsidR="00777D15" w:rsidRPr="00777D15">
        <w:lastRenderedPageBreak/>
        <w:t xml:space="preserve">durft dan nog niet te zeggen volgens mij, het staat nog steeds in uw plannen. Waar gaat u nou heen fietsen als alleen de Middenweg een snelfietspad is. Wat is daar nou de bedoeling van? </w:t>
      </w:r>
    </w:p>
    <w:p w14:paraId="57A396C3" w14:textId="77777777" w:rsidR="00777D15" w:rsidRPr="00777D15" w:rsidRDefault="00777D15" w:rsidP="00777D15">
      <w:r w:rsidRPr="00777D15">
        <w:rPr>
          <w:u w:val="single"/>
        </w:rPr>
        <w:t>De heer Zagt</w:t>
      </w:r>
      <w:r w:rsidRPr="00777D15">
        <w:t>: Ja, je moet ergens beginnen met het verbreden van de fietspaden. Ik heb u vorige keer heb ik gerefereerd aan de bijeenkomst van de gedeputeerde Jeroen Olthof in Haarlem over, zeg maar, duurzame mobiliteit en vanochtend waren we nog weer in de regio. Is er ook gesproken over de doorfietspaden, is er een coördinator nu vanuit de regio. De bedoeling is dat wij met zijn allen met elkaar mee gaan doen, alle gemeenten, om juist die slag op het gebied van mobiliteit te gaan maken en dan moet je ergens beginnen. Als er dan een unieke kans langskomt, wellicht of je hem dan pakt of niet dat is een tweede, maar bij een cruciale weg waar wel ruimte is voor een heel wat een hele enorme lengte, ik meen zestienhonderd meter, dan is het wel een kans die je een keer in de dertig of veertig jaar kan pakken.</w:t>
      </w:r>
    </w:p>
    <w:p w14:paraId="39DBAA74" w14:textId="77777777" w:rsidR="00777D15" w:rsidRPr="00777D15" w:rsidRDefault="00777D15" w:rsidP="00777D15">
      <w:r w:rsidRPr="00777D15">
        <w:rPr>
          <w:u w:val="single"/>
        </w:rPr>
        <w:t>De voorzitter</w:t>
      </w:r>
      <w:r w:rsidRPr="00777D15">
        <w:t>: Mevrouw Wind, daarna mevrouw Van Rijn en dan gaan we door.</w:t>
      </w:r>
    </w:p>
    <w:p w14:paraId="3B270865" w14:textId="77777777" w:rsidR="00777D15" w:rsidRPr="00777D15" w:rsidRDefault="00777D15" w:rsidP="00777D15">
      <w:r w:rsidRPr="00777D15">
        <w:rPr>
          <w:u w:val="single"/>
        </w:rPr>
        <w:t>Mevrouw Wind</w:t>
      </w:r>
      <w:r w:rsidRPr="00777D15">
        <w:t>: Voorzitter, het is het verhaal van de tering naar de nering. Uitgerekend u hoeft voor mij hier niet in een boetekleed rond te lopen. Daar gaat het niet om. Het gaat er wel om dat dit denk ik echt niet goed is en ik zou willen vragen: wilt u daar tijdens de stamppot toch nog eens even naar kijken? Want, u begrijpt me in ieder geval heel erg goed. Dank u wel.</w:t>
      </w:r>
    </w:p>
    <w:p w14:paraId="6379E5E1" w14:textId="77777777" w:rsidR="00777D15" w:rsidRPr="00777D15" w:rsidRDefault="00777D15" w:rsidP="00777D15">
      <w:r w:rsidRPr="00777D15">
        <w:rPr>
          <w:u w:val="single"/>
        </w:rPr>
        <w:t>De voorzitter</w:t>
      </w:r>
      <w:r w:rsidRPr="00777D15">
        <w:t>: Mevrouw Van Rijn nog, dan kan de wethouder in een keer beide antwoorden.</w:t>
      </w:r>
    </w:p>
    <w:p w14:paraId="5674C4C0" w14:textId="77777777" w:rsidR="00777D15" w:rsidRPr="00777D15" w:rsidRDefault="00777D15" w:rsidP="00777D15">
      <w:r w:rsidRPr="00777D15">
        <w:rPr>
          <w:u w:val="single"/>
        </w:rPr>
        <w:t>Mevrouw Van Rijn</w:t>
      </w:r>
      <w:r w:rsidRPr="00777D15">
        <w:t xml:space="preserve">: Ja voorzitter, dank u wel. Daar was ik dus al bang voor. Je moet ergens beginnen. Dus, dat begint met een snelfietspad op de Middenweg en die wordt aangesloten op het Noordereinde, wat hele grote effecten heeft. Die wordt aangesloten op de Herenweg. Anders hoef je er niet aan te beginnen. Je moet ergens heen kunnen fietsen. De wethouder zegt je moet ergens beginnen. Dus, mijn vraag aan de wethouder: bent u dan van plan, misschien weliswaar niet de eerste twee jaar of eerste drie jaar, maar hoort bij dit plan de verbreding van het Noordereinde, de Herenweg en het fietspad daar en wat betekent dat voor de omgeving? En dan als laatste vraag voorzitter, kent de wethouder snelfietspaden, de Middenweg, waar zo ontzettend veel uitritten op uitkomen en wat denkt u dat dat doet voor de veiligheid van deze ontzettende snelfietsers? </w:t>
      </w:r>
    </w:p>
    <w:p w14:paraId="58ACD5B0" w14:textId="77777777" w:rsidR="00777D15" w:rsidRPr="00777D15" w:rsidRDefault="00777D15" w:rsidP="00777D15">
      <w:r w:rsidRPr="00777D15">
        <w:rPr>
          <w:u w:val="single"/>
        </w:rPr>
        <w:t>De voorzitter</w:t>
      </w:r>
      <w:r w:rsidRPr="00777D15">
        <w:t>: De wethouder.</w:t>
      </w:r>
    </w:p>
    <w:p w14:paraId="798E95E7" w14:textId="77777777" w:rsidR="00777D15" w:rsidRPr="00777D15" w:rsidRDefault="00777D15" w:rsidP="00777D15">
      <w:r w:rsidRPr="00777D15">
        <w:rPr>
          <w:u w:val="single"/>
        </w:rPr>
        <w:t>De heer Zagt</w:t>
      </w:r>
      <w:r w:rsidRPr="00777D15">
        <w:t xml:space="preserve">: Ik ken de Middenweg met alle in- en uitritten. Dat klopt. Hoe kan ik dat verwoorden? Kijk, we kunnen blijven hangen in de huidige tijd. En sommigen zeggen van het wegenstelsel is hier nog van de tijd van de, nou het is heel lang geleden. Op een gegeven moment zul je stappen moeten maken met elkaar. Die gaan gewoon in Nederland gemaakt worden, daar kunnen we elkaar van verzekeren volgens mij, waar je mee kunt gaan of je kunt er niet in mee meegaan. Ja, als de meerderheid van de gemeenteraad van Wijdemeren zegt: nou, we gaan daar niet in mee, wij gaan die kansen niet benutten, men kan in onze gemeente niet doorfietsen op de plekken waar het kan, ja dan gebeurt het niet. </w:t>
      </w:r>
    </w:p>
    <w:p w14:paraId="6E19BE5E" w14:textId="77777777" w:rsidR="00777D15" w:rsidRPr="00777D15" w:rsidRDefault="00777D15" w:rsidP="00777D15">
      <w:r w:rsidRPr="00777D15">
        <w:rPr>
          <w:u w:val="single"/>
        </w:rPr>
        <w:t>Mevrouw Van Rijn</w:t>
      </w:r>
      <w:r w:rsidRPr="00777D15">
        <w:t xml:space="preserve">: Voorzitter, was niet helemaal … Ik zou … Maar, het was geen antwoord op mijn vraag. Mijnheer Zagt zegt: als de gemeenteraad het niet wil. Mijn vraag was: is in uw plan, is uw plan nu dat op het Noordereinde de weg en het fietspad verbreed wordt? En u zegt we moeten kansen pakken waar het kan. Wij denken dat het daar niet kan. En mijn vraag is: leg het alstublieft nou eens niet steeds terug bij de gemeenteraad. Zit dat in uw plan dat het Noordereinde fietspad, de weg en de Herenweg veranderd wordt? Kunt u toch gewoon eens eerlijk antwoord op geven? </w:t>
      </w:r>
    </w:p>
    <w:p w14:paraId="6CA91B4D" w14:textId="77777777" w:rsidR="00777D15" w:rsidRPr="00777D15" w:rsidRDefault="00777D15" w:rsidP="00777D15">
      <w:r w:rsidRPr="00777D15">
        <w:rPr>
          <w:u w:val="single"/>
        </w:rPr>
        <w:lastRenderedPageBreak/>
        <w:t>De voorzitter</w:t>
      </w:r>
      <w:r w:rsidRPr="00777D15">
        <w:t>: Wethouder.</w:t>
      </w:r>
    </w:p>
    <w:p w14:paraId="2E893C41" w14:textId="77777777" w:rsidR="00777D15" w:rsidRPr="00777D15" w:rsidRDefault="00777D15" w:rsidP="00777D15">
      <w:r w:rsidRPr="00777D15">
        <w:rPr>
          <w:u w:val="single"/>
        </w:rPr>
        <w:t>De heer Zagt</w:t>
      </w:r>
      <w:r w:rsidRPr="00777D15">
        <w:t xml:space="preserve">: Ja, voor mij hoeft de weg van het Noordereinde helemaal niet verbreed te worden. Ik zou het fijn vinden als het fietspad, het vrijliggende fietspad daar, als daar wel meer ruimte is. Hetzelfde geldt voor het fietspad op de Leeuwenlaan, hetzelfde geldt voor het fietspad hier van Hilversum langs de Molenmeent. Er zijn gewoon mogelijkheden die je op enig moment kunt benutten als je toch aan de gang bent. </w:t>
      </w:r>
    </w:p>
    <w:p w14:paraId="61D95703" w14:textId="77777777" w:rsidR="00777D15" w:rsidRPr="00777D15" w:rsidRDefault="00777D15" w:rsidP="00777D15">
      <w:r w:rsidRPr="00777D15">
        <w:rPr>
          <w:u w:val="single"/>
        </w:rPr>
        <w:t>De voorzitter</w:t>
      </w:r>
      <w:r w:rsidRPr="00777D15">
        <w:t>: Ik denk dat ik maar eens in deze gemeente ga fietsen, maar mevrouw IJsbrandij, u wilde nog een vraag stellen. U heeft over dit onderwerp nog niet vragen gesteld en dan gaan we echt door op het volgende onderwerp. We hebben nog tweede termijn.</w:t>
      </w:r>
    </w:p>
    <w:p w14:paraId="69EC0047" w14:textId="77777777" w:rsidR="00777D15" w:rsidRPr="00777D15" w:rsidRDefault="00777D15" w:rsidP="00777D15">
      <w:r w:rsidRPr="00777D15">
        <w:rPr>
          <w:u w:val="single"/>
        </w:rPr>
        <w:t>Mevrouw IJsbrandij-van Kerkhof</w:t>
      </w:r>
      <w:r w:rsidRPr="00777D15">
        <w:t>: Nou, mijn vraag is eigenlijk: u zegt dan krijg je een keer in de dertig, veertig jaar de kans om iets neer te leggen, dan moet je die kans ook grijpen en voor hetzelfde geld als inderdaad de aansluitende plannen er niet liggen, dan ligt die er zo meteen dertig jaar, een stukje. Dat is toch dood en doodzonde?</w:t>
      </w:r>
    </w:p>
    <w:p w14:paraId="1DD39D1B" w14:textId="77777777" w:rsidR="00777D15" w:rsidRPr="00777D15" w:rsidRDefault="00777D15" w:rsidP="00777D15">
      <w:r w:rsidRPr="00777D15">
        <w:rPr>
          <w:u w:val="single"/>
        </w:rPr>
        <w:t>De heer Zagt</w:t>
      </w:r>
      <w:r w:rsidRPr="00777D15">
        <w:t xml:space="preserve">: Ja, kijk, al dat als, als, als. Keulen en Aken is ook niet op een dag gebouwd, zou mijn moeder zeggen. </w:t>
      </w:r>
    </w:p>
    <w:p w14:paraId="5A3ECB35" w14:textId="77777777" w:rsidR="00777D15" w:rsidRPr="00777D15" w:rsidRDefault="00777D15" w:rsidP="00777D15">
      <w:r w:rsidRPr="00777D15">
        <w:rPr>
          <w:u w:val="single"/>
        </w:rPr>
        <w:t>Mevrouw IJsbrandij-van Kerkhof</w:t>
      </w:r>
      <w:r w:rsidRPr="00777D15">
        <w:t>: Voorzitter, u snapt best mijn vraag. Want, de vraag van mevrouw Van Rijn was ook duidelijk, dus als de aansluitende punt nog een keer, als die aansluitende punten er niet zijn, dan hoeft u dat stukje ook niet meer te leggen. Dat is toch lariekoek?</w:t>
      </w:r>
    </w:p>
    <w:p w14:paraId="36068526" w14:textId="77777777" w:rsidR="00777D15" w:rsidRPr="00777D15" w:rsidRDefault="00777D15" w:rsidP="00777D15">
      <w:r w:rsidRPr="00777D15">
        <w:rPr>
          <w:u w:val="single"/>
        </w:rPr>
        <w:t>De voorzitter</w:t>
      </w:r>
      <w:r w:rsidRPr="00777D15">
        <w:t xml:space="preserve">: Als laatste over dit onderwerp, nu de wethouder. </w:t>
      </w:r>
    </w:p>
    <w:p w14:paraId="332ED4ED" w14:textId="77777777" w:rsidR="00777D15" w:rsidRPr="00777D15" w:rsidRDefault="00777D15" w:rsidP="00777D15">
      <w:r w:rsidRPr="00777D15">
        <w:rPr>
          <w:u w:val="single"/>
        </w:rPr>
        <w:t>De heer Zagt</w:t>
      </w:r>
      <w:r w:rsidRPr="00777D15">
        <w:t>: Ja, er zullen altijd punten zijn waar niet lukt. Vanochtend in de regio, kleine anekdote, ging het volgens mij over het doorfietspad van Huizen naar Hilversum. Ja, en toen was er discussie over dat je dan bij Laren over de keitjes moet, want er is gewoon geen ruimte. Ja, maar is dat een reden om die andere lange stukken het niet te doen?</w:t>
      </w:r>
    </w:p>
    <w:p w14:paraId="26AB64F0" w14:textId="77777777" w:rsidR="00777D15" w:rsidRPr="00777D15" w:rsidRDefault="00777D15" w:rsidP="00777D15">
      <w:r w:rsidRPr="00777D15">
        <w:rPr>
          <w:u w:val="single"/>
        </w:rPr>
        <w:t>De voorzitter</w:t>
      </w:r>
      <w:r w:rsidRPr="00777D15">
        <w:t xml:space="preserve">: Nou, u mag ook nog een tweede, maar dan stop ik echt want anders lopen we compleet uit de tijd en u heeft een tweede termijn, maar u mag nog een tweede. </w:t>
      </w:r>
    </w:p>
    <w:p w14:paraId="184C00B0" w14:textId="77777777" w:rsidR="00777D15" w:rsidRPr="00777D15" w:rsidRDefault="00777D15" w:rsidP="00777D15">
      <w:r w:rsidRPr="00777D15">
        <w:rPr>
          <w:u w:val="single"/>
        </w:rPr>
        <w:t>Mevrouw IJsbrandij-van Kerkhof</w:t>
      </w:r>
      <w:r w:rsidRPr="00777D15">
        <w:t>: Dank u wel voorzitter. Gezien de situatie waar we in zitten wil je alles doen wat nodig is. Je wil onderhoud doen wat nodig is. Dit is iets van nice to have en het mobiliteitsplan zit niet in het herstelplan. Dank u wel.</w:t>
      </w:r>
    </w:p>
    <w:p w14:paraId="36C32DF0" w14:textId="77777777" w:rsidR="00777D15" w:rsidRPr="00777D15" w:rsidRDefault="00777D15" w:rsidP="00777D15">
      <w:r w:rsidRPr="00777D15">
        <w:rPr>
          <w:u w:val="single"/>
        </w:rPr>
        <w:t>De voorzitter</w:t>
      </w:r>
      <w:r w:rsidRPr="00777D15">
        <w:t xml:space="preserve">: Punt gemaakt. De wethouder. Ik weet niet of u nog wil reageren en anders vervolgt hij. </w:t>
      </w:r>
    </w:p>
    <w:p w14:paraId="78C62D65" w14:textId="77777777" w:rsidR="00777D15" w:rsidRPr="00777D15" w:rsidRDefault="00777D15" w:rsidP="00777D15">
      <w:r w:rsidRPr="00777D15">
        <w:rPr>
          <w:u w:val="single"/>
        </w:rPr>
        <w:t>De heer Zagt</w:t>
      </w:r>
      <w:r w:rsidRPr="00777D15">
        <w:t xml:space="preserve">: Nou, nice to haven zou ik het niet willen noemen. Als we wij kijken naar de mobiliteit van de toekomst, ook de plannen van de provincie Noord-Holland, en daar verschuil me niet achter, maar gewoon wat er niet gaat lukken op het bijvoorbeeld het gebied van openbaar vervoer dat men gewoon wil dat men met fiets en hele moderne fietsen tegenwoordig naar knooppunten komt, denk ik dat het een ontwikkeling is waar je niet omheen kunt op lange termijn. Het amendement A-vier, twaalf dat gaat over de verlaging van de van de OZZ. Even kijken van wie het is voorzitter. Van het CDA en de Partij van de Arbeid. Nou, die stellen voor om de OZB 2024 niet met vijf procent, maar met twee procent te laten stijgen en dat de dekken uit de septembercirculaire. Nou, dat is natuurlijk geen dekking, want dat is gewoon ten laste van het </w:t>
      </w:r>
      <w:r w:rsidRPr="00777D15">
        <w:lastRenderedPageBreak/>
        <w:t xml:space="preserve">rekeningenresultaat. Dus, er wordt niet voor ingeleverd. Nou, die ontraden wij denk ik. Ja, staat er inderdaad. Wij hebben nodig dat wij de stevige maatregelen uit het financiële herstelplan, de structurele meeropbrengsten en de ombuigingen die daar ook in staan op lange termijn dat we die waarmaken. Als we daar aan de voorkant, voordat we nog maar beginnen met de uitvoeringen van al aan gaan tornen, dan ben ik bang dat wij de eindstreep niet op een manier halen zoals wenselijk is. </w:t>
      </w:r>
    </w:p>
    <w:p w14:paraId="65C87A65" w14:textId="77777777" w:rsidR="00777D15" w:rsidRPr="00777D15" w:rsidRDefault="00777D15" w:rsidP="00777D15">
      <w:r w:rsidRPr="00777D15">
        <w:rPr>
          <w:u w:val="single"/>
        </w:rPr>
        <w:t>De heer Goetheer</w:t>
      </w:r>
      <w:r w:rsidRPr="00777D15">
        <w:t>: Voorzitter.</w:t>
      </w:r>
    </w:p>
    <w:p w14:paraId="570C5486" w14:textId="77777777" w:rsidR="00777D15" w:rsidRPr="00777D15" w:rsidRDefault="00777D15" w:rsidP="00777D15">
      <w:r w:rsidRPr="00777D15">
        <w:rPr>
          <w:u w:val="single"/>
        </w:rPr>
        <w:t>De voorzitter</w:t>
      </w:r>
      <w:r w:rsidRPr="00777D15">
        <w:t>: Ga uw gang.</w:t>
      </w:r>
    </w:p>
    <w:p w14:paraId="0F137EBC" w14:textId="77777777" w:rsidR="00777D15" w:rsidRPr="00777D15" w:rsidRDefault="00777D15" w:rsidP="00777D15">
      <w:r w:rsidRPr="00777D15">
        <w:rPr>
          <w:u w:val="single"/>
        </w:rPr>
        <w:t>De heer Goetheer</w:t>
      </w:r>
      <w:r w:rsidRPr="00777D15">
        <w:t xml:space="preserve">: Ja, ik was eerst. </w:t>
      </w:r>
    </w:p>
    <w:p w14:paraId="79F1B4E8" w14:textId="77777777" w:rsidR="00777D15" w:rsidRPr="00777D15" w:rsidRDefault="00777D15" w:rsidP="00777D15">
      <w:r w:rsidRPr="00777D15">
        <w:rPr>
          <w:u w:val="single"/>
        </w:rPr>
        <w:t>De voorzitter</w:t>
      </w:r>
      <w:r w:rsidRPr="00777D15">
        <w:t>: Wie was eerst? De heer Goetheer.</w:t>
      </w:r>
    </w:p>
    <w:p w14:paraId="48B6147A" w14:textId="77777777" w:rsidR="00777D15" w:rsidRPr="00777D15" w:rsidRDefault="00777D15" w:rsidP="00777D15">
      <w:r w:rsidRPr="00777D15">
        <w:rPr>
          <w:u w:val="single"/>
        </w:rPr>
        <w:t>De heer Goetheer</w:t>
      </w:r>
      <w:r w:rsidRPr="00777D15">
        <w:t>: Ja, vrouwen gaan eerst, dus en zeker omdat het een amendement is.</w:t>
      </w:r>
    </w:p>
    <w:p w14:paraId="0C3C7141" w14:textId="77777777" w:rsidR="00777D15" w:rsidRPr="00777D15" w:rsidRDefault="00777D15" w:rsidP="00777D15">
      <w:r w:rsidRPr="00777D15">
        <w:rPr>
          <w:u w:val="single"/>
        </w:rPr>
        <w:t>De heer …</w:t>
      </w:r>
      <w:r w:rsidRPr="00777D15">
        <w:t>: A-vier, twaalf.</w:t>
      </w:r>
    </w:p>
    <w:p w14:paraId="05D1716E" w14:textId="77777777" w:rsidR="00777D15" w:rsidRPr="00777D15" w:rsidRDefault="00777D15" w:rsidP="00777D15">
      <w:r w:rsidRPr="00777D15">
        <w:rPr>
          <w:u w:val="single"/>
        </w:rPr>
        <w:t>Mevrouw Van Rijn</w:t>
      </w:r>
      <w:r w:rsidRPr="00777D15">
        <w:t>: Ja, ik had een hele korte vraag voorzitter. Ik begreep even niet de uitleg van de heer Zagt wat er niet goed was aan de dekking. Dat kan toch gewoon uit het rekeningresultaat?</w:t>
      </w:r>
    </w:p>
    <w:p w14:paraId="4EF93FE2" w14:textId="77777777" w:rsidR="00777D15" w:rsidRPr="00777D15" w:rsidRDefault="00777D15" w:rsidP="00777D15">
      <w:r w:rsidRPr="00777D15">
        <w:rPr>
          <w:u w:val="single"/>
        </w:rPr>
        <w:t>De voorzitter</w:t>
      </w:r>
      <w:r w:rsidRPr="00777D15">
        <w:t>: Ja, de wethouder. De wethouder.</w:t>
      </w:r>
    </w:p>
    <w:p w14:paraId="4B14A069" w14:textId="77777777" w:rsidR="00777D15" w:rsidRPr="00777D15" w:rsidRDefault="00777D15" w:rsidP="00777D15">
      <w:r w:rsidRPr="00777D15">
        <w:rPr>
          <w:u w:val="single"/>
        </w:rPr>
        <w:t>De heer Zagt</w:t>
      </w:r>
      <w:r w:rsidRPr="00777D15">
        <w:t>: Nou, alle kan natuurlijk, maar het is natuurlijk geen dekking. Dat is geen kunst om zo een dekking te vinden. Als je echt iets wil voor iets anders, dan moet je ook zeggen wat lever ik dan in?</w:t>
      </w:r>
    </w:p>
    <w:p w14:paraId="715AB7C7" w14:textId="77777777" w:rsidR="00777D15" w:rsidRPr="00777D15" w:rsidRDefault="00777D15" w:rsidP="00777D15">
      <w:r w:rsidRPr="00777D15">
        <w:rPr>
          <w:u w:val="single"/>
        </w:rPr>
        <w:t>De voorzitter</w:t>
      </w:r>
      <w:r w:rsidRPr="00777D15">
        <w:t xml:space="preserve">: Ik denk dat het komt doordat u OZB noemt en dat is de opbrengsten. U hebt het niet over het tarief. Dat loopt een beetje door elkaar, maar we komen de tweede termijn kant verder halen. We gaan door. </w:t>
      </w:r>
    </w:p>
    <w:p w14:paraId="4049531D" w14:textId="77777777" w:rsidR="00777D15" w:rsidRPr="00777D15" w:rsidRDefault="00777D15" w:rsidP="00777D15">
      <w:r w:rsidRPr="00777D15">
        <w:rPr>
          <w:u w:val="single"/>
        </w:rPr>
        <w:t>De heer Goetheer</w:t>
      </w:r>
      <w:r w:rsidRPr="00777D15">
        <w:t xml:space="preserve">: Ja, dank u wel voorzitter. Ik denk dat u dat bedoelde met we gaan door dat ik mijn interruptie ook mag plegen. </w:t>
      </w:r>
    </w:p>
    <w:p w14:paraId="58066942" w14:textId="77777777" w:rsidR="00777D15" w:rsidRPr="00777D15" w:rsidRDefault="00777D15" w:rsidP="00777D15">
      <w:r w:rsidRPr="00777D15">
        <w:rPr>
          <w:u w:val="single"/>
        </w:rPr>
        <w:t>De voorzitter</w:t>
      </w:r>
      <w:r w:rsidRPr="00777D15">
        <w:t>: Eigenlijk niet, maar doet het zo behendig en charmant. Ga uw gang.</w:t>
      </w:r>
    </w:p>
    <w:p w14:paraId="0900EE22" w14:textId="77777777" w:rsidR="00777D15" w:rsidRPr="00777D15" w:rsidRDefault="00777D15" w:rsidP="00777D15">
      <w:r w:rsidRPr="00777D15">
        <w:rPr>
          <w:u w:val="single"/>
        </w:rPr>
        <w:t>De heer Goetheer</w:t>
      </w:r>
      <w:r w:rsidRPr="00777D15">
        <w:t>: Dank u wel, want het gaat toch hier heel even over van als ik dit amendement vergelijk met eigenlijk de RIB die we gister hebben gekregen. Hier staat twee procent in. Vanuit de RIB blijkt dat we dus een punt acht, een punt negen, weet ik even niet uit mijn hoofd, doen. Eigenlijk komt dat feitelijk op hetzelfde neer. Nee, ik begrij … Ik zie de wethouder nee schudden. Ik begrijp waarom de wethouder nee schudt, omdat dan gaat het om uiteindelijk op die honderdvijf euro te komen. En, hiermee zeg je naar honderdtwee te gaan komen eigenlijk in komend jaar als we van honderd beginnen. Maar, eigenlijk doen we dit voor komend jaar dus wel, want we verhogen het maar minimaal. Dus, dat blijf ik wel een lastige vinden in dit amendement.</w:t>
      </w:r>
    </w:p>
    <w:p w14:paraId="03BC4A13" w14:textId="77777777" w:rsidR="00777D15" w:rsidRPr="00777D15" w:rsidRDefault="00777D15" w:rsidP="00777D15">
      <w:r w:rsidRPr="00777D15">
        <w:rPr>
          <w:u w:val="single"/>
        </w:rPr>
        <w:t>De heer Zagt</w:t>
      </w:r>
      <w:r w:rsidRPr="00777D15">
        <w:t xml:space="preserve">: Nou het is jammer dat ik hier geen schoolbord heb. Ik heb het gisteren, ik zie de burgemeester glimmen, even op schoolbord laten zien. Ja, het is … Ja, ik leg het u onder het eten graag nog uit en dat is niet om mee weg te komen. Het is zo simpel. </w:t>
      </w:r>
    </w:p>
    <w:p w14:paraId="69726576" w14:textId="77777777" w:rsidR="00777D15" w:rsidRPr="00777D15" w:rsidRDefault="00777D15" w:rsidP="00777D15">
      <w:r w:rsidRPr="00777D15">
        <w:rPr>
          <w:u w:val="single"/>
        </w:rPr>
        <w:t>De voorzitter</w:t>
      </w:r>
      <w:r w:rsidRPr="00777D15">
        <w:t>: U hebt een eetafspraak. We gaan door. Ja.</w:t>
      </w:r>
    </w:p>
    <w:p w14:paraId="64AB404C" w14:textId="77777777" w:rsidR="00777D15" w:rsidRPr="00777D15" w:rsidRDefault="00777D15" w:rsidP="00777D15">
      <w:r w:rsidRPr="00777D15">
        <w:rPr>
          <w:u w:val="single"/>
        </w:rPr>
        <w:lastRenderedPageBreak/>
        <w:t>De heer Zagt</w:t>
      </w:r>
      <w:r w:rsidRPr="00777D15">
        <w:t>: Dan ga ik naar de moties.</w:t>
      </w:r>
    </w:p>
    <w:p w14:paraId="18CE9B0C" w14:textId="77777777" w:rsidR="00777D15" w:rsidRPr="00777D15" w:rsidRDefault="00777D15" w:rsidP="00777D15">
      <w:r w:rsidRPr="00777D15">
        <w:rPr>
          <w:u w:val="single"/>
        </w:rPr>
        <w:t>De heer De Kruijff</w:t>
      </w:r>
      <w:r w:rsidRPr="00777D15">
        <w:t>: Voorzitter? Ja, sorry. Mag ik ook een interruptie plegen?</w:t>
      </w:r>
    </w:p>
    <w:p w14:paraId="491EE35E" w14:textId="77777777" w:rsidR="00777D15" w:rsidRPr="00777D15" w:rsidRDefault="00777D15" w:rsidP="00777D15">
      <w:r w:rsidRPr="00777D15">
        <w:rPr>
          <w:u w:val="single"/>
        </w:rPr>
        <w:t>De voorzitter</w:t>
      </w:r>
      <w:r w:rsidRPr="00777D15">
        <w:t>: Ja, mijnheer Kruijff.</w:t>
      </w:r>
    </w:p>
    <w:p w14:paraId="410555FB" w14:textId="77777777" w:rsidR="00777D15" w:rsidRPr="00777D15" w:rsidRDefault="00777D15" w:rsidP="00777D15">
      <w:r w:rsidRPr="00777D15">
        <w:rPr>
          <w:u w:val="single"/>
        </w:rPr>
        <w:t>De heer De Kruijff</w:t>
      </w:r>
      <w:r w:rsidRPr="00777D15">
        <w:t xml:space="preserve">: Ja, ik wil … Ik ga er toch nog even een vraag, een andere vraag stellen die de Goetheer stelt. Ik zou toch aan de we…, en misschien dat de wethouder hetzelfde antwoord geeft als net, dan hebben we samen ook een eetafspraak, maar ik zou toch aan de wethouder willen vragen gezien de uitleg net en de feitelijke, nou ja, het verschil dus feitelijk en wat de opnemende begroting over de OZB-verlaging. Als dit amendement wordt aangenomen, hebben de inwoners daar in 2024, de doelgroep die hier, hebben die daar wat aan? Als we dit amendement aannemen of het dan de inwoners daar profijt van hebben? Dat zou ik toch van de wethouder willen horen. </w:t>
      </w:r>
    </w:p>
    <w:p w14:paraId="04C046F1" w14:textId="77777777" w:rsidR="00777D15" w:rsidRPr="00777D15" w:rsidRDefault="00777D15" w:rsidP="00777D15">
      <w:r w:rsidRPr="00777D15">
        <w:rPr>
          <w:u w:val="single"/>
        </w:rPr>
        <w:t>De heer Zagt</w:t>
      </w:r>
      <w:r w:rsidRPr="00777D15">
        <w:t xml:space="preserve">: Ja zeker. Dan gaat de aanslag omlaag. </w:t>
      </w:r>
    </w:p>
    <w:p w14:paraId="5F6E4D56" w14:textId="77777777" w:rsidR="00777D15" w:rsidRPr="00777D15" w:rsidRDefault="00777D15" w:rsidP="00777D15">
      <w:r w:rsidRPr="00777D15">
        <w:rPr>
          <w:u w:val="single"/>
        </w:rPr>
        <w:t>De heer De Kruijff</w:t>
      </w:r>
      <w:r w:rsidRPr="00777D15">
        <w:t xml:space="preserve">: Maar, hoe staat dat ten … Ja, hoe staat dat … Voorzitter, als u mij toestaat. Ja. Hoe staat dat dan in verhouding met de raadsinformatiebrief en het antwoord van de wethouder dat de feitelijke opbrengsten toch lager zullen uitvallen dan uiteindelijk in de begroting was voorzien? Want, uiteindelijk gaan de … Ja, dat was even de vraag, punt. </w:t>
      </w:r>
    </w:p>
    <w:p w14:paraId="2599C884" w14:textId="77777777" w:rsidR="00777D15" w:rsidRPr="00777D15" w:rsidRDefault="00777D15" w:rsidP="00777D15">
      <w:r w:rsidRPr="00777D15">
        <w:rPr>
          <w:u w:val="single"/>
        </w:rPr>
        <w:t>De heer Zagt</w:t>
      </w:r>
      <w:r w:rsidRPr="00777D15">
        <w:t>: Ja, het is jammer dat ik geen krijtje bij me heb en dat ik daar niet op kan …</w:t>
      </w:r>
    </w:p>
    <w:p w14:paraId="17AE357D" w14:textId="77777777" w:rsidR="00777D15" w:rsidRPr="00777D15" w:rsidRDefault="00777D15" w:rsidP="00777D15">
      <w:r w:rsidRPr="00777D15">
        <w:rPr>
          <w:u w:val="single"/>
        </w:rPr>
        <w:t>De voorzitter</w:t>
      </w:r>
      <w:r w:rsidRPr="00777D15">
        <w:t>: Mevrouw Wind.</w:t>
      </w:r>
    </w:p>
    <w:p w14:paraId="1146C578" w14:textId="77777777" w:rsidR="00777D15" w:rsidRPr="00777D15" w:rsidRDefault="00777D15" w:rsidP="00777D15">
      <w:r w:rsidRPr="00777D15">
        <w:rPr>
          <w:u w:val="single"/>
        </w:rPr>
        <w:t>Mevrouw Wind</w:t>
      </w:r>
      <w:r w:rsidRPr="00777D15">
        <w:t>: Voorzitter, ik denk dat we inderdaad geen krijtje hebben. Wel een schoolmeester in ons midden. Maar, ik stel toch voor dat we hier gewoon als raad geïnformeerd worden en ik vind elke eetafspraak goed, maar het is een vraag die er ligt van CDA, PvdA-GroenLinks. Ik wil echt graag het antwoord in de raad.</w:t>
      </w:r>
    </w:p>
    <w:p w14:paraId="631243E4" w14:textId="77777777" w:rsidR="00777D15" w:rsidRPr="00777D15" w:rsidRDefault="00777D15" w:rsidP="00777D15">
      <w:r w:rsidRPr="00777D15">
        <w:rPr>
          <w:u w:val="single"/>
        </w:rPr>
        <w:t>Mevrouw Van Rijn</w:t>
      </w:r>
      <w:r w:rsidRPr="00777D15">
        <w:t>: Mag ik het amendement misschien …</w:t>
      </w:r>
    </w:p>
    <w:p w14:paraId="4EC35D9D" w14:textId="77777777" w:rsidR="00777D15" w:rsidRPr="00777D15" w:rsidRDefault="00777D15" w:rsidP="00777D15">
      <w:r w:rsidRPr="00777D15">
        <w:rPr>
          <w:u w:val="single"/>
        </w:rPr>
        <w:t>De voorzitter</w:t>
      </w:r>
      <w:r w:rsidRPr="00777D15">
        <w:t>: Ik wil het nu even stoppen, maar hier loopt alles. Opbrengst in euro's. Tarief in percentages. Het is ook een dictum waarbij je niet weet gaat het nou over de inflatie of dat andere deel? Het loopt allemaal rommelig door elkaar. Kijk even naar de RIB en volgens mij is die voldoende. Zo niet, praten we in de tweede termijn over en de wethouder vervolgt nu.</w:t>
      </w:r>
    </w:p>
    <w:p w14:paraId="37EB3D6E" w14:textId="77777777" w:rsidR="00777D15" w:rsidRPr="00777D15" w:rsidRDefault="00777D15" w:rsidP="00777D15">
      <w:r w:rsidRPr="00777D15">
        <w:rPr>
          <w:u w:val="single"/>
        </w:rPr>
        <w:t>De heer Zagt</w:t>
      </w:r>
      <w:r w:rsidRPr="00777D15">
        <w:t xml:space="preserve">: Dan maak ik de stap naar de moties voorzitter. Motie M-vier, drie. Die gaat over, die heeft volgens mij de titel de werkelijke waarde. Dat gaat, ik meen dat hij van D66 is. Even kijken. Ja, dat is een motie om voor recreatiewoningen met een OZB-waarde vanaf een half miljoen en hoger om daar een verhoogd tarief voor wellicht in rekening te gaan brengen. Wij zien dat dat niet bedoeld is voor gelijk al volgend jaar. Dat zou te kort dag zijn. Ja, het advies van het college is om het oordeel daarvan aan de raad te laten. Gelet op de constatering en de overwegingen kunnen wij deze volgen en dan zouden wij deze mogelijkheid willen onderzoeken in 2024 voor de begroting ’25. De motie vier, vijf is ook van D66 over de trap op, maar ook de trap af. Nou, eigenlijk heb ik er al wat over gezegd. Die gaat ook eigenlijk over de verlaging van voorgenomen OZB-verhogingen in 2025, -26 en -27. Nou, die ontraden wij. Wij zullen moeten sparen voor de toekomst. Ik heb al gezegd, natuurlijk gaan wij kijken bij richting de kadernota ‘25 en de meicirculaire hoe de vlag er op enig moment bij staat, maar het meerjarenperspectief zoals we het op dit moment voorstellen willen we graag </w:t>
      </w:r>
      <w:r w:rsidRPr="00777D15">
        <w:lastRenderedPageBreak/>
        <w:t>handhaven. Kijken of er nog meer is. Ik zie de allerlaatste, dat is nummer twaalf. Even kijken welke dat is. Dat is de motie van DorpsBelangen over het mobiliteitsplan. Het mobiliteitsplan is fijn, maar doet te veel pijn. En, ze verzoeken dat het college zich beraadt over de uitvoering van het mobiliteitsplan, een overzicht te maken van de consequenties als het plan uit de begroting is gehaald en het resultaat heeft ter heroverweging aan de raad voor te leggen. Nou, die ontraden we ook. Het is wel veel ontraden. Ja, waarom? Nou, mobiliteitsplan is vastgesteld. In het mobiliteitsplan zitten ook onderdelen waarvan mijn gevoel is dat de raad die unaniem omarmt. Veiligheid rond scholen, veiligheid op fietspaden. Allerlei onderdelen. En, natuurlijk zit er een onderdeel in zoals we zo net hebben besproken bij een vorig punt wat veel groter is. Maar, om ons volledig te herijken dat ontraden wij. Het advies van het college is: wacht nu af zoals het is toegezegd over de voorstellen dat die komen in de gemeenteraad.</w:t>
      </w:r>
    </w:p>
    <w:p w14:paraId="56A0864B" w14:textId="77777777" w:rsidR="00777D15" w:rsidRPr="00777D15" w:rsidRDefault="00777D15" w:rsidP="00777D15">
      <w:r w:rsidRPr="00777D15">
        <w:rPr>
          <w:u w:val="single"/>
        </w:rPr>
        <w:t>De voorzitter</w:t>
      </w:r>
      <w:r w:rsidRPr="00777D15">
        <w:t xml:space="preserve">: Dank u wel. </w:t>
      </w:r>
    </w:p>
    <w:p w14:paraId="674CC336" w14:textId="77777777" w:rsidR="00777D15" w:rsidRPr="00777D15" w:rsidRDefault="00777D15" w:rsidP="00777D15">
      <w:r w:rsidRPr="00777D15">
        <w:rPr>
          <w:u w:val="single"/>
        </w:rPr>
        <w:t>De heer Zagt</w:t>
      </w:r>
      <w:r w:rsidRPr="00777D15">
        <w:t>: Volgens mij mag ik het hierbij laten voorzitter.</w:t>
      </w:r>
    </w:p>
    <w:p w14:paraId="06E9D1E7" w14:textId="77777777" w:rsidR="00777D15" w:rsidRPr="00777D15" w:rsidRDefault="00777D15" w:rsidP="00777D15">
      <w:r w:rsidRPr="00777D15">
        <w:rPr>
          <w:u w:val="single"/>
        </w:rPr>
        <w:t>De voorzitter</w:t>
      </w:r>
      <w:r w:rsidRPr="00777D15">
        <w:t>: Ja, het woord is aan wethouder De Haan.</w:t>
      </w:r>
    </w:p>
    <w:p w14:paraId="532631E1" w14:textId="77777777" w:rsidR="00777D15" w:rsidRPr="00777D15" w:rsidRDefault="00777D15" w:rsidP="00777D15">
      <w:r w:rsidRPr="00777D15">
        <w:rPr>
          <w:u w:val="single"/>
        </w:rPr>
        <w:t>De heer De Haan</w:t>
      </w:r>
      <w:r w:rsidRPr="00777D15">
        <w:t>: Zo, dank u wel en goedenavond dames en heren. Voor mij de eerste keer dat ik op deze plek met u de begroting mag doornemen. Een bijzonder moment vind ik ook wel en ik moet wel even wennen nog aan de systematiek, want ik heb nog een beetje de herinneringen aan vorige gemeenten, maar ik ga proberen geheel volgens uw stijl te behandelen. Daarmee wil ik ook gelijk de behoefte die vanuit DorpsBelangen opgeworpen is om geen lezingen, maar duidelijkheid te geven en het vertrouwen in soepele communicatie om dat te beantwoorden, heb ik voor de gelegenheid ook maar eens geprobeerd om meer, ik zal maar zeggen, puntsgewijs uw bijdrage van commentaar te voorzien. Dan wil ik aan het slot, net zoals mijn voorganger ook moties en amendementen met u doornemen. Dus, ik ga proberen dat per partij even snel te doen. Overigens dan al gelijk maar de eerste toezegging voorzitter. Gelet op uw inbreng vanwege toch de vragen die er blijft komen over de personele inzet en de budgetten die daar nu aan toegerekend worden met betrekking tot inhuur en de stelpost hebben we besloten om in januari ‘24 aan u toch nog een informatieavond te doen toekomen waarop we met elkaar nog eens de diepte in kunnen, en dat er gewoon ruimte wordt gegeven aan u om daar toch eens vraag over te stellen en met elkaar die discussie aan te gaan. Kijk, die personele inzet is gewoon, of gewoon, die is gekoppeld aan de begroting en onlosmakelijk verbonden met elkaar. Dus, die, maar goed. Januari krijgt u daar alsnog een keer een avond voor om met elkaar daarover van gedachte te wisselen. Dat is de eerste toezegging voorzitter.</w:t>
      </w:r>
    </w:p>
    <w:p w14:paraId="7B546FF5" w14:textId="77777777" w:rsidR="00777D15" w:rsidRPr="00777D15" w:rsidRDefault="00777D15" w:rsidP="00777D15">
      <w:r w:rsidRPr="00777D15">
        <w:rPr>
          <w:u w:val="single"/>
        </w:rPr>
        <w:t>De voorzitter</w:t>
      </w:r>
      <w:r w:rsidRPr="00777D15">
        <w:t>: Mevrouw Wind.</w:t>
      </w:r>
    </w:p>
    <w:p w14:paraId="7158076E" w14:textId="77777777" w:rsidR="00777D15" w:rsidRPr="00777D15" w:rsidRDefault="00777D15" w:rsidP="00777D15">
      <w:r w:rsidRPr="00777D15">
        <w:rPr>
          <w:u w:val="single"/>
        </w:rPr>
        <w:t>Mevrouw Wind</w:t>
      </w:r>
      <w:r w:rsidRPr="00777D15">
        <w:t>: Dat is veel later dan tijdens het eten, maar daar ga ik niet moeilijk over doen. Maar, op welke vraag is dit een antwoord? Is dit op reactie op de motie die we hebben ingediend?</w:t>
      </w:r>
    </w:p>
    <w:p w14:paraId="592209DC" w14:textId="77777777" w:rsidR="00777D15" w:rsidRPr="00777D15" w:rsidRDefault="00777D15" w:rsidP="00777D15">
      <w:r w:rsidRPr="00777D15">
        <w:rPr>
          <w:u w:val="single"/>
        </w:rPr>
        <w:t>De heer De Haan</w:t>
      </w:r>
      <w:r w:rsidRPr="00777D15">
        <w:t xml:space="preserve">: Deze toezegging heeft betrekking op de inrichting van de een komma zes miljoen en de wijze van toerekening van personeel waar het moet en ook de vacaturevulling et cetera. </w:t>
      </w:r>
    </w:p>
    <w:p w14:paraId="09E1235A" w14:textId="77777777" w:rsidR="00777D15" w:rsidRPr="00777D15" w:rsidRDefault="00777D15" w:rsidP="00777D15">
      <w:r w:rsidRPr="00777D15">
        <w:rPr>
          <w:u w:val="single"/>
        </w:rPr>
        <w:t>De voorzitter</w:t>
      </w:r>
      <w:r w:rsidRPr="00777D15">
        <w:t>: Mevrouw Wind.</w:t>
      </w:r>
    </w:p>
    <w:p w14:paraId="1D15F2CA" w14:textId="77777777" w:rsidR="00777D15" w:rsidRPr="00777D15" w:rsidRDefault="00777D15" w:rsidP="00777D15">
      <w:r w:rsidRPr="00777D15">
        <w:rPr>
          <w:u w:val="single"/>
        </w:rPr>
        <w:t>Mevrouw Wind</w:t>
      </w:r>
      <w:r w:rsidRPr="00777D15">
        <w:t xml:space="preserve">: Dank u wel. Dan begrijp ik waar het in ieder geval een antwoord op is. Onze vraag is: jaar in, jaar uit durf ik inmiddels wel te zeggen, wordt er heel veel geld begroot voor fte, wordt het niet uitgegeven, hebben we vijftig vacatures. Ik ga dat verhaal niet nog een keer herhalen. Nou, misschien in het tweede </w:t>
      </w:r>
      <w:r w:rsidRPr="00777D15">
        <w:lastRenderedPageBreak/>
        <w:t>termijn wel hoor als het moet. Maar, dat verhaal en wat zien we nu? Er ligt een organisatieplan ter inzage met weer meer fte. Voorzitter, ik voorzie dat we straks nog meer geld overhouden. Dat gaat naar de algemene reserve. Ik zie niet dat we onze vacatures invullen. En, het probleem is dat we dankzij externe en interimmers geholpen worden, maar het bouwt geen kennis op en straks gaan we met een giga overhead over. Te weinig vaste mensen en ik wil daar eigenlijk heel graag een afdoende antwoord op.</w:t>
      </w:r>
    </w:p>
    <w:p w14:paraId="6E0FE09C" w14:textId="77777777" w:rsidR="00777D15" w:rsidRPr="00777D15" w:rsidRDefault="00777D15" w:rsidP="00777D15">
      <w:r w:rsidRPr="00777D15">
        <w:rPr>
          <w:u w:val="single"/>
        </w:rPr>
        <w:t>De voorzitter</w:t>
      </w:r>
      <w:r w:rsidRPr="00777D15">
        <w:t>: De wethouder.</w:t>
      </w:r>
    </w:p>
    <w:p w14:paraId="7228A779" w14:textId="77777777" w:rsidR="00777D15" w:rsidRPr="00777D15" w:rsidRDefault="00777D15" w:rsidP="00777D15">
      <w:r w:rsidRPr="00777D15">
        <w:rPr>
          <w:u w:val="single"/>
        </w:rPr>
        <w:t>De heer De Haan</w:t>
      </w:r>
      <w:r w:rsidRPr="00777D15">
        <w:t>: Voorzitter, met betrekking tot het invullen van de vacatures zullen wij passende campagnes, die zijn ook al begonnen, wij gaan passende campagnes beginnen om zoveel mogelijk mensen, wat u ook wilt, dat is de wens van uw raad, om mensen in vaste dienst te betrekken. Dat heb ik ook al in eerdere aanleg aangeven. Wij willen mensen die ook wanneer ze hier bijvoorbeeld al zzp'er zijn en ook nog een vaste baan daarnaast hebben, verschijnsel wat we steeds meer zien. Mensen die zowel zzp’er zijn als er zo een vaste dienstbetrekking hebben, tijdelijk dan, wij willen mensen zoveel mogelijk in vaste dienst hebben. Dat is een. De eigenheid of het beeld dat ontstaat dat onze gemeente veel te veel, of veel meer fte heeft dan vergelijkbare of andere gemeenten is ook onjuist. Al jaren bevindt zich het formatie, ik zal maar zeggen, de formatie van onze gemeente die honderdnegenentachtig fte. Het rapport van Necker en van Naem is uit 2021. Van zo een jaar of drie geleden. Dat is eigenlijk dus ook niet meer een referentie waar je nu op kunt terugvallen. En, de eigenheid van de gemeente Wijdemeren, en dat nog wel leuk om dat met u te delen, is dat wij bijvoorbeeld een wijkteam hebben, heel anders dan in andere gemeenten, met vijftien fte. Een eigen wijkteam dicht bij de mensen voor het sociaal domein, vijftien fte. Onze buitendienst, we hebben een eigen buitendienst, heeft ook niet iedere gemeente, twaalf fte. Plassenschap, heeft ook niet iedere gemeente, negen fte. Dat is samen is dat al zesendertig fte die heel anders en heel onderscheidend zijn en ook helemaal niet in vergelijkende onderzoeken naar voren komen. Daar beschikken we helemaal niet over. Dus, dat is even om u mee te geven zo enkele van die karakteristieken. In januari kunnen we er dieper op ingaan.</w:t>
      </w:r>
    </w:p>
    <w:p w14:paraId="1CADAEE4" w14:textId="77777777" w:rsidR="00777D15" w:rsidRPr="00777D15" w:rsidRDefault="00777D15" w:rsidP="00777D15">
      <w:r w:rsidRPr="00777D15">
        <w:rPr>
          <w:u w:val="single"/>
        </w:rPr>
        <w:t>De voorzitter</w:t>
      </w:r>
      <w:r w:rsidRPr="00777D15">
        <w:t>: Het is in ieder geval van belang dat we u aanbieden, het is aan u, dus we vragen ook aan het presidium, agendacommissie om dat mogelijk te maken. Maar, dat we de diepte in willen met betrekken tot de personele organisatie, want het is een belangrijk punt. Ook voor onze toekomst. Ook als we gaan herindelen de komende jaren belangrijk. Mevrouw Wind nog en daarna mevrouw IJsbrandij. Kort graag.</w:t>
      </w:r>
    </w:p>
    <w:p w14:paraId="4E1B23E3" w14:textId="77777777" w:rsidR="00777D15" w:rsidRPr="00777D15" w:rsidRDefault="00777D15" w:rsidP="00777D15">
      <w:r w:rsidRPr="00777D15">
        <w:rPr>
          <w:u w:val="single"/>
        </w:rPr>
        <w:t>Mevrouw Wind</w:t>
      </w:r>
      <w:r w:rsidRPr="00777D15">
        <w:t xml:space="preserve">: Ja. Voorzitter, het gaat niet om welke fte precies geworven wordt. Het gaat erom, we willen allemaal meer eigen mensen en de vraag is hoe gaat u dat doen? De vraag die nu bij ons voorligt is om weer een komma zes miljoen beschikbaar te stellen. Hoe moeten wij daar vertrouwen in hebben? Ik denk, ja, als u denkt dat u me dat kunt geven graag, maar dan is er echt een ander antwoord nodig, want die hele fte samenstelling die ken ik ook wel. </w:t>
      </w:r>
    </w:p>
    <w:p w14:paraId="023CAB1D" w14:textId="77777777" w:rsidR="00777D15" w:rsidRPr="00777D15" w:rsidRDefault="00777D15" w:rsidP="00777D15">
      <w:r w:rsidRPr="00777D15">
        <w:rPr>
          <w:u w:val="single"/>
        </w:rPr>
        <w:t>De voorzitter</w:t>
      </w:r>
      <w:r w:rsidRPr="00777D15">
        <w:t>: Mevrouw IJsbrandij.</w:t>
      </w:r>
    </w:p>
    <w:p w14:paraId="6C7D1D5F" w14:textId="77777777" w:rsidR="00777D15" w:rsidRPr="00777D15" w:rsidRDefault="00777D15" w:rsidP="00777D15">
      <w:r w:rsidRPr="00777D15">
        <w:rPr>
          <w:u w:val="single"/>
        </w:rPr>
        <w:t>Mevrouw IJsbrandij-van Kerkhof</w:t>
      </w:r>
      <w:r w:rsidRPr="00777D15">
        <w:t xml:space="preserve">: Ja, dank u wel voorzitter. U noemt dingen die wij hebben hier in Wijdemeren en waar u dan het onderscheid van maakt. Het plassenschap wil ik u geven. Dat snap ik dat niet elke gemeente dat heeft. Maar, het rapport van Necker van Neam gaf ook duidelijk aan dat honderdnegenentachtig al erg hoog is en dat we daar iets aan moesten doen. Dus, dat betekent niet dat we omhoog moeten. Dan moet je iets doen waardoor je er minder hebt. En oké, dan zit een andere gemeente op honderdvijftig. Dan zeg je oké, Wijdemeren is bijzonder, dus we moeten … Dan heb je negen van de plassenschap erbij, dan zit je op honderdnegenenvijftig. Nou, laten we er dan nog tien bijzondere mensen bij hebben, omdat Wijdemeren zo speciaal is. Dan zit je op honderdnegenenzestig, maar dat is echt nog steeds gewoon veel meer dan een </w:t>
      </w:r>
      <w:r w:rsidRPr="00777D15">
        <w:lastRenderedPageBreak/>
        <w:t>andere gemeente en het is niet zogezegd dat een wijkteam niet bestaat in een andere gemeente. U zegt wel heel fier erop te zijn, maar dat is natuurlijk helemaal niet gezegd. Ik wil echt nog goed begrijpen waarom Wijdemeren nou zo speciaal is met zo een groot verschil. Dank u wel.</w:t>
      </w:r>
    </w:p>
    <w:p w14:paraId="16DCBB4E" w14:textId="77777777" w:rsidR="00777D15" w:rsidRPr="00777D15" w:rsidRDefault="00777D15" w:rsidP="00777D15">
      <w:r w:rsidRPr="00777D15">
        <w:rPr>
          <w:u w:val="single"/>
        </w:rPr>
        <w:t>De voorzitter</w:t>
      </w:r>
      <w:r w:rsidRPr="00777D15">
        <w:t>: De wethouder.</w:t>
      </w:r>
    </w:p>
    <w:p w14:paraId="2D0A5835" w14:textId="77777777" w:rsidR="00777D15" w:rsidRPr="00777D15" w:rsidRDefault="00777D15" w:rsidP="00777D15">
      <w:r w:rsidRPr="00777D15">
        <w:rPr>
          <w:u w:val="single"/>
        </w:rPr>
        <w:t>De heer De Haan</w:t>
      </w:r>
      <w:r w:rsidRPr="00777D15">
        <w:t>: Ja voorzitter, ja, we bevinden ons in een bijzondere gemeente. Dat is niet alleen een positieve beoordeling, maar eigenlijk ook wel een waarschuwing. U heeft over de afgelopen jaren, daar hebben we nu heel uitputtend over sproken, een berg werk te doen met elkaar om de organisatie weer op orde te krijgen, om achterstanden in te halen, om eigenlijk ook ja, toch het wegblijven gedurende langere tijd van mensen, ook mensen die op dit moment niet meer voor de gemeente willen werken. We zitten tegenwoordig ook niet meer in een, zal maar zeggen in een werkgevers markt, waarbij iemand die solliciteert of een sollicitatie oproep waarop vijftig brieven binnenkomen. Het is nu omgekeerd. Er zijn nu, je hebt nu een sollicitant en die heeft tien werkgevers voor zich en die kan kiezen uit bij welke werkgever hij wil werken. En, als je het binnen dertig dagen niet bevalt dan is iemand ook weer weg. Dat verklaart ook een ontzettend groot verloop in personeel. Dat is een verbijzondering in Wijdemeren. Want ja, ook deze avond is daar weer een illustratie van. We staan er gewoon natuurlijk niet zo goed voor en we zijn met zijn allen keihard aan het knokken om uit het dal omhoog te komen. Dat maakt dat er wat bijzondere karakteristieken zijn, ook in de personeelsomvang.</w:t>
      </w:r>
    </w:p>
    <w:p w14:paraId="00E6BDED" w14:textId="77777777" w:rsidR="00777D15" w:rsidRPr="00777D15" w:rsidRDefault="00777D15" w:rsidP="00777D15">
      <w:r w:rsidRPr="00777D15">
        <w:rPr>
          <w:u w:val="single"/>
        </w:rPr>
        <w:t>De voorzitter</w:t>
      </w:r>
      <w:r w:rsidRPr="00777D15">
        <w:t>: Mevrouw Wind.</w:t>
      </w:r>
    </w:p>
    <w:p w14:paraId="2F10EA51" w14:textId="77777777" w:rsidR="00777D15" w:rsidRPr="00777D15" w:rsidRDefault="00777D15" w:rsidP="00777D15">
      <w:r w:rsidRPr="00777D15">
        <w:rPr>
          <w:u w:val="single"/>
        </w:rPr>
        <w:t>Mevrouw Wind</w:t>
      </w:r>
      <w:r w:rsidRPr="00777D15">
        <w:t>: Voorzitter, dit is een verhandeling over arbeidsmarkt en mijn vraag ging over fte. Ik denk dat de wethouder heel erg zijn best gedaan heeft en dat ik hier genoegen mee moet nemen. Dank u wel.</w:t>
      </w:r>
    </w:p>
    <w:p w14:paraId="36F9E844" w14:textId="77777777" w:rsidR="00777D15" w:rsidRPr="00777D15" w:rsidRDefault="00777D15" w:rsidP="00777D15">
      <w:r w:rsidRPr="00777D15">
        <w:rPr>
          <w:u w:val="single"/>
        </w:rPr>
        <w:t>De voorzitter</w:t>
      </w:r>
      <w:r w:rsidRPr="00777D15">
        <w:t xml:space="preserve">: Oké, de wethouder. </w:t>
      </w:r>
    </w:p>
    <w:p w14:paraId="2C503895" w14:textId="77777777" w:rsidR="00777D15" w:rsidRPr="00777D15" w:rsidRDefault="00777D15" w:rsidP="00777D15">
      <w:r w:rsidRPr="00777D15">
        <w:rPr>
          <w:u w:val="single"/>
        </w:rPr>
        <w:t>De heer De Haan</w:t>
      </w:r>
      <w:r w:rsidRPr="00777D15">
        <w:t xml:space="preserve">: Nee, daar dank ik mevrouw Wind voor voorzitter. Dan ga ik vanuit deze toezegging over januari die aan u is om die in te vullen, ga ik door met de behandeling van de door u opgebrachte hoogtepunten waar ik dan van meepak. Ik begin even bij De Lokale Partij met de wachtlijst die er zou zijn en die ook benoemd is van zeventig mensen op een keukentafelgesprek voor de Wmo. Die wachtlijst is inmiddels gereduceerd tot ongeveer nog zo een twintig mensen. Zo zie je dus hoe dynamisch dat gaat. Met die mensen die daar dus wachten op een beoordeling, we hebben zo een elfhonderd voorzieningen lopen in de Wmo in onze gemeente. Die mensen worden binnen twintig dagen ook, ik zal maar zeggen besproken. Die worden bediend. Op die manier proberen wij ook, en dat is ook een ambitie natuurlijk, we hebben het ook over ambities gehad in uw bijdrage, op die manier proberen we die ambitie ook vol te houden dat we geen mensen in de wachtlijsten, althans niet langer dan twintig dagen. Geen mensen op wachtlijsten. Dat geldt ook voor de jeugdzorg. </w:t>
      </w:r>
    </w:p>
    <w:p w14:paraId="1C976D05" w14:textId="77777777" w:rsidR="00777D15" w:rsidRPr="00777D15" w:rsidRDefault="00777D15" w:rsidP="00777D15">
      <w:r w:rsidRPr="00777D15">
        <w:rPr>
          <w:u w:val="single"/>
        </w:rPr>
        <w:t>De voorzitter</w:t>
      </w:r>
      <w:r w:rsidRPr="00777D15">
        <w:t>: Mevrouw Van Rijn.</w:t>
      </w:r>
    </w:p>
    <w:p w14:paraId="783E17D4" w14:textId="77777777" w:rsidR="00777D15" w:rsidRPr="00777D15" w:rsidRDefault="00777D15" w:rsidP="00777D15">
      <w:r w:rsidRPr="00777D15">
        <w:rPr>
          <w:u w:val="single"/>
        </w:rPr>
        <w:t>Mevrouw Van Rijn</w:t>
      </w:r>
      <w:r w:rsidRPr="00777D15">
        <w:t xml:space="preserve">: Ja voorzitter, dan even een vraag aan de heer De Haan. U zegt we hebben die mensen op de wachtlijst. Zeventig. Dat zijn er nu minder als twintig en die worden binnen twintig dagen besproken. Even om het over hetzelfde te hebben. Om de CDA-fractie is een wachtlijst als mensen buiten de besliste termijn van zes of acht weken geholpen worden. Anders is het gewoon mensen die een aanvraag hebben gedaan en binnen … Heeft u het nu over binnen de termijn? Want, dat zou hartstikke mooi zijn, want twintig dagen klinkt </w:t>
      </w:r>
      <w:r w:rsidRPr="00777D15">
        <w:lastRenderedPageBreak/>
        <w:t>snel en dat hebben we nog niet besloten of bedoelt u zeventig mensen op de wachtlijst is voor ons zeventig mensen buiten beslistermijn? Anders is het geen wachtlijst.</w:t>
      </w:r>
    </w:p>
    <w:p w14:paraId="01251702" w14:textId="77777777" w:rsidR="00777D15" w:rsidRPr="00777D15" w:rsidRDefault="00777D15" w:rsidP="00777D15">
      <w:r w:rsidRPr="00777D15">
        <w:rPr>
          <w:u w:val="single"/>
        </w:rPr>
        <w:t>De voorzitter</w:t>
      </w:r>
      <w:r w:rsidRPr="00777D15">
        <w:t>: Het is duidelijk ja, dank u wel.</w:t>
      </w:r>
    </w:p>
    <w:p w14:paraId="06F045ED" w14:textId="77777777" w:rsidR="00777D15" w:rsidRPr="00777D15" w:rsidRDefault="00777D15" w:rsidP="00777D15">
      <w:r w:rsidRPr="00777D15">
        <w:rPr>
          <w:u w:val="single"/>
        </w:rPr>
        <w:t>De heer De Haan</w:t>
      </w:r>
      <w:r w:rsidRPr="00777D15">
        <w:t>: Het gaat om het eerstgenoemde mevrouw Van Rijn.</w:t>
      </w:r>
    </w:p>
    <w:p w14:paraId="4AB7504B" w14:textId="77777777" w:rsidR="00777D15" w:rsidRPr="00777D15" w:rsidRDefault="00777D15" w:rsidP="00777D15">
      <w:r w:rsidRPr="00777D15">
        <w:rPr>
          <w:u w:val="single"/>
        </w:rPr>
        <w:t>Mevrouw Van Rijn</w:t>
      </w:r>
      <w:r w:rsidRPr="00777D15">
        <w:t>: Dan constateer ik dat dat dus geen wachtlijst is.</w:t>
      </w:r>
    </w:p>
    <w:p w14:paraId="75901F41" w14:textId="77777777" w:rsidR="00777D15" w:rsidRPr="00777D15" w:rsidRDefault="00777D15" w:rsidP="00777D15">
      <w:r w:rsidRPr="00777D15">
        <w:rPr>
          <w:u w:val="single"/>
        </w:rPr>
        <w:t>De heer De Haan</w:t>
      </w:r>
      <w:r w:rsidRPr="00777D15">
        <w:t>: Nee, klopt. Tweede punt van De Lokale Partij voorzitter. Gaat om het verschil tussen Hilversum en Wijdemeren als het gaat om de kosten per client. Ter verduidelijking, we kopen regionaal, Gooi en Vecht, we kopen regionaal in. Dat is een afspraak die we samen maken. Maar, de consulenten die zijn per gemeente aangesteld. Dus, de gesprekken die je voert kunnen per gemeente verschillen. Het gaat even om het gluren bij de buren. Wat kun je leren van elkaar? Natuurlijk is het zo dat als je constateert dat in de ene gemeente effectiever, sneller of anders gaat dan bij ons, ja, dan pas je dat natuurlijk ook op je eigen, ik zal maar zeggen, format pas je dat toe. Dat is dus ook onder andere een van de uitleggen die we verder met elkaar gaan bespreken voor het komend jaar. Als het gaat over die investering van die tweehonderdvijftigduizend euro die dan vijfhonderdduizend euro moet opleveren. Je kijkt natuurlijk op hoe je op welke wijze je efficiënt en effectiever de gesprekken voert die uiteindelijk de dienstverlening en de kwaliteit op orde houden, maar wel strengere of strakkere monitoring en controles, vooral ook op de trajecten dat die niet onnodig lang duren en dat je ook de zorg die nodig is dat je die ook levert en dat er geen bubbels ontstaan van wat is nou eigenlijk precies gebeurd? Terwijl je wel de rekening daarvoor krijgt. Mantelzorg. Ja, dat had ik u al gezegd. Vanmiddag even een pannenkoekje gegeten in Nederhorst, voorzitter, en het was een volle zaal met allemaal mensen die of mantelzorger waren of op mantelzorg zijn aangewezen. Was ontzettend leuke ontmoeting. Laten we er geen misverstand over bestaan. Welke waardering we daar ook aan geven voorzitter, het is natuurlijk zo dat er in onze gemeente duizenden mensen zijn die een vorm van mantelzorg verlenen. Dat is eigenlijk een onmisbare schakel in, ik zal maar zeggen, het sociaal domein wat we heden ten dage kennen. De overheid heeft zich in belangrijke mate teruggetrokken van de vanzelfsprekendheid van dat er altijd iemand klaarstaat voor jou als je hulp of zorg nodig hebt. Er zijn natuurlijk duizenden mensen die een vorm van mantelzorg verlenen. Binnen de familie of binnen het netwerk. Er zijn ook enkele honderden onder die duizenden die ook voor die mantelzorgwaardering zich hebben aangemeld. Dat moet je natuurlijk actief doen en er zijn ook weer mensen die verlenen zoveel mantelzorg dat ze zwaar eigenlijk zelf onder druk staan en ook even wat tot rust zouden kunnen komen. Daar heb je dan de respijtzorg voor. Die respijtzorg hebben we in onze regio. Dat gebeurt via de Wmo, de Wlz, via persoonsgebonden budget. Dat zijn allemaal regelingen waar je een beroep op kunt doen als je als mantelzorg vindt dat je aanspraak maakt om ook zelf eventjes een momentje voor jezelf te kunnen nemen. Dus, die mogelijkheden en die het stimuleren daarvan daar doen wij natuurlijk actief mee. In 2024, net deze week, is daar ook een nieuwe website voor de lucht ingekomen zodat mensen ook goed geïnformeerd zijn, via mantelzorggv.nl zeg ik even uit mijn hoofd, en daar kun je al die informatie op vinden als je die mantelzorg regelingen goed wilt leren kennen.</w:t>
      </w:r>
    </w:p>
    <w:p w14:paraId="350BE638" w14:textId="77777777" w:rsidR="00777D15" w:rsidRPr="00777D15" w:rsidRDefault="00777D15" w:rsidP="00777D15">
      <w:r w:rsidRPr="00777D15">
        <w:rPr>
          <w:u w:val="single"/>
        </w:rPr>
        <w:t>De voorzitter</w:t>
      </w:r>
      <w:r w:rsidRPr="00777D15">
        <w:t>: Ja, ga uw gang.</w:t>
      </w:r>
    </w:p>
    <w:p w14:paraId="248BB183" w14:textId="77777777" w:rsidR="00777D15" w:rsidRPr="00777D15" w:rsidRDefault="00777D15" w:rsidP="00777D15">
      <w:r w:rsidRPr="00777D15">
        <w:rPr>
          <w:u w:val="single"/>
        </w:rPr>
        <w:t>Mevrouw Kaper</w:t>
      </w:r>
      <w:r w:rsidRPr="00777D15">
        <w:t>: Dank u wel. Ja, mooi dat die respijtzorg via de Wmo en de pgb ook tot stand kan komen. Ik vroeg me nog wel af, mevrouw Rademaker noemde dat ook, de bureaucratie is enorm voor mantelzorgers. Wat kan de gemeente, de wethouder daarmee doen?</w:t>
      </w:r>
    </w:p>
    <w:p w14:paraId="1E25A6CA" w14:textId="77777777" w:rsidR="00777D15" w:rsidRPr="00777D15" w:rsidRDefault="00777D15" w:rsidP="00777D15">
      <w:r w:rsidRPr="00777D15">
        <w:rPr>
          <w:u w:val="single"/>
        </w:rPr>
        <w:lastRenderedPageBreak/>
        <w:t>De heer De Haan</w:t>
      </w:r>
      <w:r w:rsidRPr="00777D15">
        <w:t>: Ja, een van u gaf dat al aan dat dat vooral ook natuurlijk op Rijksniveau. Dat is een ingewikkelde. Daar kun je als gemeente maar beperkt op sturen, maar dit heeft natuurlijk ook te zorgen aan. Is trouwens ook veel in de media de laatste tijd, dus dat mensen daar ook helemaal horendol van worden. Dus, dit vindt ook in regionaal verband vind ik dit natuurlijk is dit een onderwerp van gesprek. Dus, dit heeft natuurlijk ons aan. Dat is ook weer een van de besparingsmogelijkheden dat als je aan de voorkant het goed organiseert, heb je tuurlijk aan de achterkant heb je ook gewoon minder bezwaren, minder kosten en minder procedures. Dus, we gaan daar gewoon ook strakker op zitten voorzitter. De vacatures heb ik iets over gezegd van De Lokale Partij. Het IHP, dat was ook even iets van waarom is dat nou nog niet klaar? Ja, dat is niet klaar omdat ik denk dat ik nog, nou ja ik was een maand of twee wethouder hier en toen constateerde, moest ik eigenlijk constateren dat er geen onderwijsambtenaar was. Werd eigenlijk helemaal niks meer aan het IHP gedaan. Ik moest natuurlijk iets overnemen van de vertrekkende wethouder, in het dossier verdiepen. Vanaf september zijn we echt als een razende roeland aan de slag gegaan en ik kan u zeggen: dat IHP zit eraan te komen. Heb ik ook beloofd aan u. Ik heb u daar ook, even een voorschotje op de motie of amendement, wat het is, ik adviseer u echt om dat geld nu niet weg te halen. Maar, dat is echt heel dichtbij dat we dat nodig gaan krijgen. En nou, voorzitter heeft er ook al iets over gezegd, wanneer concreet worden, worden ze aan u voorgelegd. Er is van de week een concept bouwplan besproken met belanghebbenden rond De Sterrenwachter. Nou, ik kan u zeggen dat is positief ontvangen, maar niet door iedereen. Ja, zo gaat het dan als je participatie doet. Dan krijg je ook kritiek. Dus, het is best nog confronterend en overigens ook de lekkages en dergelijken. Het was bijna zo dat het Jeugdjournaal na Loosdrecht zou zijn gekomen. Dat is door de school zelf afgebeld, want zo erg was die lekkage nou ook weer niet en men vond het ook niet zo een heel goed idee om nou op de nationale televisie te komen met een klein lekje in een hoek van het dak, wat door en dakdekker gewoon met een plakje asfalt weer is dichtgeplakt. Dus, dat is gelukkig ook heel snel opgelost voorzitter. Dan ook die noodlokalen. Niet doen, wordt er ook helemaal niet om gevraagd door de school. Die noodlokalen die moet de school zelf betalen als ze niet van vanuit het IHP noodzakelijk zijn. Noodlokalen plaats je pas als er een bouwplan is goedgekeurd en op dat moment de kinderen moeten worden verplaatst van het ene na het andere gebouw. School heeft ze ook helemaal niet nodig. Het is inderdaad suboptimaal, want de school bevindt zich natuurlijk niet zoals ze dat wel wil op een locatie, maar er wordt, nou als het goed is rond de zomer van 2024 zou eigenlijk het moeten gaan gebeuren dat we een tweede IKC in onze gemeente krijgen voorzitter.</w:t>
      </w:r>
    </w:p>
    <w:p w14:paraId="257C4FB4" w14:textId="77777777" w:rsidR="00777D15" w:rsidRPr="00777D15" w:rsidRDefault="00777D15" w:rsidP="00777D15">
      <w:r w:rsidRPr="00777D15">
        <w:rPr>
          <w:u w:val="single"/>
        </w:rPr>
        <w:t>De voorzitter</w:t>
      </w:r>
      <w:r w:rsidRPr="00777D15">
        <w:t>: De heer Roosenschoon.</w:t>
      </w:r>
    </w:p>
    <w:p w14:paraId="2D0A6856" w14:textId="77777777" w:rsidR="00777D15" w:rsidRPr="00777D15" w:rsidRDefault="00777D15" w:rsidP="00777D15">
      <w:r w:rsidRPr="00777D15">
        <w:rPr>
          <w:u w:val="single"/>
        </w:rPr>
        <w:t>De heer Roosenschoon</w:t>
      </w:r>
      <w:r w:rsidRPr="00777D15">
        <w:t>: Ja voorzitter, wij hebben toch andere geluiden gehoord van de school. We zijn daar een week geleden geweest met mevrouw IJsbrandij en mezelf. De vraag naar noodlokalen dateert niet van gisteren. Echt al een tijdje geleden. Dat gaat erom dat op dit ogenblik de huidige Sterrenwachter niet alleen problemen heeft met het onderhoud, maar ook met ventilatie, ook met verwarming en dergelijken. Ons heeft gezegd dat zo snel mogelijk deze noodlokalen om alles te kunnen concentreren op een locatie.</w:t>
      </w:r>
    </w:p>
    <w:p w14:paraId="03516AB6" w14:textId="77777777" w:rsidR="00777D15" w:rsidRPr="00777D15" w:rsidRDefault="00777D15" w:rsidP="00777D15">
      <w:r w:rsidRPr="00777D15">
        <w:rPr>
          <w:u w:val="single"/>
        </w:rPr>
        <w:t>De heer De Haan</w:t>
      </w:r>
      <w:r w:rsidRPr="00777D15">
        <w:t>: De wens is mij bekend voorzitter. We hebben gisteren, ik heb gisteren nog directeur overleg gehad met alle directeuren van het primair onderwijs van onze gemeente. Ik ben ook op de Sterrenwachter locatie geweest om van de week nog een lezing en een gastles te mogen geven tijdens de week van het respect. Hartstikke leuk. Groep zes, zeven en acht daar een uur met elkaar in gesprek weten te krijgen. Ontzettend boeiend. Heel inspireert en ik heb een rondleiding door de school gekregen. De wens is wel bekend, maar de noodzaak is niet van dien aard dat dat nu voor moet sorteren op de ontwikkeling van het bouwplan. Dus voorzitter, dat is even het verhaal wat ik op dit moment met u kan delen.</w:t>
      </w:r>
    </w:p>
    <w:p w14:paraId="657775D2" w14:textId="77777777" w:rsidR="00777D15" w:rsidRPr="00777D15" w:rsidRDefault="00777D15" w:rsidP="00777D15">
      <w:r w:rsidRPr="00777D15">
        <w:rPr>
          <w:u w:val="single"/>
        </w:rPr>
        <w:lastRenderedPageBreak/>
        <w:t>De voorzitter</w:t>
      </w:r>
      <w:r w:rsidRPr="00777D15">
        <w:t>: Mevrouw IJsbrandij.</w:t>
      </w:r>
    </w:p>
    <w:p w14:paraId="32EFF1DA" w14:textId="77777777" w:rsidR="00777D15" w:rsidRPr="00777D15" w:rsidRDefault="00777D15" w:rsidP="00777D15">
      <w:r w:rsidRPr="00777D15">
        <w:rPr>
          <w:u w:val="single"/>
        </w:rPr>
        <w:t>Mevrouw IJsbrandij-van Kerkhof</w:t>
      </w:r>
      <w:r w:rsidRPr="00777D15">
        <w:t>: Dank u wel voorzitter. Dan wil ik u graag een citaat geven wat de schooldirectie zowel van Talent Primair, dat is de overkoepelende organisatie, als de directrice zei. Zij zei: het plaatsen van noodlokalen zou de noodzakelijke rust en veiligheid bieden die nodig is om goed onderwijs te kunnen geven. De verwarmingsketel heeft het inmiddels begeven. Het is onbehaaglijk binnen. Er zijn tocht, lekkages en schimmel. Ik vind dat u dat echt niet zomaar kan zeggen van nou ik ken de wens, maar soit. De noodlokalen zijn voorzien, die zitten al in het krediet. Het is puur het naar voren halen van het plaatsen en als de school daar heel gelukkig van wordt en de kinderen ook, zo ook dus ouders. We hebben allemaal meegemaakt dat het Jeugdjournaal is gesprongen op een brief van een ouder. Dat is niet …</w:t>
      </w:r>
    </w:p>
    <w:p w14:paraId="3A1E0CA4" w14:textId="77777777" w:rsidR="00777D15" w:rsidRPr="00777D15" w:rsidRDefault="00777D15" w:rsidP="00777D15">
      <w:r w:rsidRPr="00777D15">
        <w:rPr>
          <w:u w:val="single"/>
        </w:rPr>
        <w:t>De voorzitter</w:t>
      </w:r>
      <w:r w:rsidRPr="00777D15">
        <w:t>: En uw vraag? Want, het worden allemaal betogen langzamerhand.</w:t>
      </w:r>
    </w:p>
    <w:p w14:paraId="2DD7BE41" w14:textId="77777777" w:rsidR="00777D15" w:rsidRPr="00777D15" w:rsidRDefault="00777D15" w:rsidP="00777D15">
      <w:r w:rsidRPr="00777D15">
        <w:rPr>
          <w:u w:val="single"/>
        </w:rPr>
        <w:t>Mevrouw IJsbrandij-van Kerkhof</w:t>
      </w:r>
      <w:r w:rsidRPr="00777D15">
        <w:t>: Ja, dat kan wezen, maar ik wil vragen dat … Wat wil ik vragen. Ik wil vragen …</w:t>
      </w:r>
    </w:p>
    <w:p w14:paraId="48AA92D0" w14:textId="77777777" w:rsidR="00777D15" w:rsidRPr="00777D15" w:rsidRDefault="00777D15" w:rsidP="00777D15">
      <w:r w:rsidRPr="00777D15">
        <w:rPr>
          <w:u w:val="single"/>
        </w:rPr>
        <w:t>De voorzitter</w:t>
      </w:r>
      <w:r w:rsidRPr="00777D15">
        <w:t xml:space="preserve">: Ik heb net een respect les gegeven, laten we wel respectloos naar elkaar zijn. Ik probeer gewoon normaal voor te zitten, dus ik wil gewoon een vraag horen. </w:t>
      </w:r>
    </w:p>
    <w:p w14:paraId="52CF0F2D" w14:textId="77777777" w:rsidR="00777D15" w:rsidRPr="00777D15" w:rsidRDefault="00777D15" w:rsidP="00777D15">
      <w:r w:rsidRPr="00777D15">
        <w:rPr>
          <w:u w:val="single"/>
        </w:rPr>
        <w:t>Mevrouw IJsbrandij-van Kerkhof</w:t>
      </w:r>
      <w:r w:rsidRPr="00777D15">
        <w:t>: Ik wil graag van de wethouder weten of er werkelijk volgens u geen ruimte is om die noodlokalen die al voorzien zijn, naar voren te halen. Wat is uw pijn?</w:t>
      </w:r>
    </w:p>
    <w:p w14:paraId="6C86147A" w14:textId="77777777" w:rsidR="00777D15" w:rsidRPr="00777D15" w:rsidRDefault="00777D15" w:rsidP="00777D15">
      <w:r w:rsidRPr="00777D15">
        <w:rPr>
          <w:u w:val="single"/>
        </w:rPr>
        <w:t>De heer De Haan</w:t>
      </w:r>
      <w:r w:rsidRPr="00777D15">
        <w:t>: Voorzitter, nog deze maand en ook de volgende maanden wordt indringend met zowel de directie van de school als met het schoolbestuur gesproken. We spreken elkaar nu frequent. Het gaat ook echt ergens over. Vanuit de NPO-middelen zijn de ventilatie en de verwarmingskosten, de school heeft daar ook gewoon maatregelen voor kunnen treffen. Dus, mij is op dit moment niet bekend dat kinderen daar met jas aan zitten, dat ze de winter niet door kunnen komen, zoals het beeld even bestond. Dat moet ik toch echt tegenspreken. En, als het zo is, en ik neem uw geluid opnieuw serieus, want ja, ik heb de personen net in kwestie net deze week namelijk gisteren gesproken en daar is met geen woord verder over gerept en ik ben op de locatie geweest gisteren nog. Dus, dan ben ik ook benieuwd eigenlijk waar dan het misverstand over kan bestaan. Maar, ik ga omdat u dat zo graag wil, ik ga toch nog eens even informeren waar deze uitspraak nu hoe actueel deze uitspraak nog steeds is. Zullen we dat afspreken? Dan spreken we dat bij deze af.</w:t>
      </w:r>
    </w:p>
    <w:p w14:paraId="6ECC7212" w14:textId="77777777" w:rsidR="00777D15" w:rsidRPr="00777D15" w:rsidRDefault="00777D15" w:rsidP="00777D15">
      <w:r w:rsidRPr="00777D15">
        <w:rPr>
          <w:u w:val="single"/>
        </w:rPr>
        <w:t>De heer Roosenschoon</w:t>
      </w:r>
      <w:r w:rsidRPr="00777D15">
        <w:t>: Voorzitter?</w:t>
      </w:r>
    </w:p>
    <w:p w14:paraId="34411028" w14:textId="77777777" w:rsidR="00777D15" w:rsidRPr="00777D15" w:rsidRDefault="00777D15" w:rsidP="00777D15">
      <w:r w:rsidRPr="00777D15">
        <w:rPr>
          <w:u w:val="single"/>
        </w:rPr>
        <w:t>De voorzitter</w:t>
      </w:r>
      <w:r w:rsidRPr="00777D15">
        <w:t xml:space="preserve">: Ja, mijnheer Roosenschoon. </w:t>
      </w:r>
    </w:p>
    <w:p w14:paraId="3F158C7F" w14:textId="77777777" w:rsidR="00777D15" w:rsidRPr="00777D15" w:rsidRDefault="00777D15" w:rsidP="00777D15">
      <w:r w:rsidRPr="00777D15">
        <w:rPr>
          <w:u w:val="single"/>
        </w:rPr>
        <w:t>De heer Roosenschoon</w:t>
      </w:r>
      <w:r w:rsidRPr="00777D15">
        <w:t xml:space="preserve">: Uiteraard sinds gisteren met alle respect voor de wethouder. Toch nog even een vervolgvraag. We hebben het gehad inderdaad over de klachten die zijn geweest. Die klachten zijn niet zo urgent. Er zijn twee verwarmingsinstallaties al voldaan, twee kegels. Als het niet al te koud is, dan kan dat nog functioneren. Maar, ze zijn als de dood dat er toch een geen koude golf komt en dan zitten de kinderen gewoon in de kou in die klassen. Tocht, nat, vochtig, slechte isolatie of geen isolatie. Dus, laten we nou de zaak voorbereiden en niet wachten tot het te laat is. </w:t>
      </w:r>
    </w:p>
    <w:p w14:paraId="38BBC64B" w14:textId="77777777" w:rsidR="00777D15" w:rsidRPr="00777D15" w:rsidRDefault="00777D15" w:rsidP="00777D15">
      <w:r w:rsidRPr="00777D15">
        <w:rPr>
          <w:u w:val="single"/>
        </w:rPr>
        <w:t>De voorzitter</w:t>
      </w:r>
      <w:r w:rsidRPr="00777D15">
        <w:t>: De wethouder die overigens al zei dat hij nog een keer contact opneemt met de scholen kijkt wat de stand van zaken is.</w:t>
      </w:r>
    </w:p>
    <w:p w14:paraId="16B30324" w14:textId="77777777" w:rsidR="00777D15" w:rsidRPr="00777D15" w:rsidRDefault="00777D15" w:rsidP="00777D15">
      <w:r w:rsidRPr="00777D15">
        <w:rPr>
          <w:u w:val="single"/>
        </w:rPr>
        <w:lastRenderedPageBreak/>
        <w:t>De heer De Haan</w:t>
      </w:r>
      <w:r w:rsidRPr="00777D15">
        <w:t>: Ik neem nog een keer contact met de school en ik zal de school dan ook herhaald oproepen om vooral bij het eigen schoolbestuur onmiddellijk te vragen om onderhoudszaken binnen de school zelf op te lossen, want de gemeente is daar niet verantwoordelijk voor. Dus, dat is de situatie die over regulier onderhoud gaat voorzitter.</w:t>
      </w:r>
    </w:p>
    <w:p w14:paraId="6C8C3206" w14:textId="77777777" w:rsidR="00777D15" w:rsidRPr="00777D15" w:rsidRDefault="00777D15" w:rsidP="00777D15">
      <w:r w:rsidRPr="00777D15">
        <w:rPr>
          <w:u w:val="single"/>
        </w:rPr>
        <w:t>De voorzitter</w:t>
      </w:r>
      <w:r w:rsidRPr="00777D15">
        <w:t>: De heer De Kruijff.</w:t>
      </w:r>
    </w:p>
    <w:p w14:paraId="596807FD" w14:textId="77777777" w:rsidR="00777D15" w:rsidRPr="00777D15" w:rsidRDefault="00777D15" w:rsidP="00777D15">
      <w:r w:rsidRPr="00777D15">
        <w:rPr>
          <w:u w:val="single"/>
        </w:rPr>
        <w:t>De heer De Kruijff</w:t>
      </w:r>
      <w:r w:rsidRPr="00777D15">
        <w:t>: Ik wil mijnheer Roosenschoon en mevrouw IJsbrandij absoluut niet helpen, alleen de wethouder zegt hij gaat erop terugkom… De wethouder zegt dat hij erop terug gaat komen. Maar, er wordt wel vanavond een motie ingediend die over dit onderwerp gaat. Dus, ik wil dan wel in de wethouder vragen of hij daarmee bedoelt dat hij dan zo meteen in tweede termijn met dat antwoord terugkomt of dat er nog een brief later deze week of volgende week gaat volgen. Want ja, dan … Het is voor de stem. Het is voor ons als fracties wel fijn om te weten, omdat er twee verschillende verhalen zijn, wie nou eigenlijk gelijk heeft? Dat is voor de voor mijn fractie in ieder geval wel van belang. Dank u wel.</w:t>
      </w:r>
    </w:p>
    <w:p w14:paraId="07075FD6" w14:textId="77777777" w:rsidR="00777D15" w:rsidRPr="00777D15" w:rsidRDefault="00777D15" w:rsidP="00777D15">
      <w:r w:rsidRPr="00777D15">
        <w:rPr>
          <w:u w:val="single"/>
        </w:rPr>
        <w:t>De voorzitter</w:t>
      </w:r>
      <w:r w:rsidRPr="00777D15">
        <w:t>: Ik wil de wethouder het woord geven en dan gaan we door. We hebben nog een tweede termijn en hij moet gewoon even a… Hij geeft nog advies over de moties en amendementen. Ja. Ga uw gang.</w:t>
      </w:r>
    </w:p>
    <w:p w14:paraId="40F44FF0" w14:textId="77777777" w:rsidR="00777D15" w:rsidRPr="00777D15" w:rsidRDefault="00777D15" w:rsidP="00777D15">
      <w:r w:rsidRPr="00777D15">
        <w:rPr>
          <w:u w:val="single"/>
        </w:rPr>
        <w:t>De heer De Haan</w:t>
      </w:r>
      <w:r w:rsidRPr="00777D15">
        <w:t xml:space="preserve">: Wat het college betreft is er geen reden om de moties te omarmen. Maar, ik kan wel u als dat in de tweede termijn of bij komt misschien nog iets preciezer het antwoord geven wat u van het college verlangt. Ik schakel door het CDA, voorzitter. Daar is de vraag opgeworpen of het college geïnteresseerd is in inwoners. Nou, ik denk dat dat ik mevrouw Van Rijn, die zelf aan de wieg heeft gestaan van het dorpenbeleid, toch een van de ik zal maar zeggen de parels van onze gemeente, dat uit de evaluatie van het dorpenbeleid vier jaar toch wel mag blijken dat de duizenden mensen, de duizenden inwoners die via het dorpenbeleid communiceren en in contact zijn met de gemeente, dat dat toch wel uit mag spreken dat deze gemeenten en dit college ook bijzonder geïnteresseerd is in inwoners. Als u de conclusies en aanbevelingen leest van de evaluatie van het </w:t>
      </w:r>
      <w:r w:rsidRPr="00777D15">
        <w:rPr>
          <w:highlight w:val="yellow"/>
        </w:rPr>
        <w:t>kernbeleid</w:t>
      </w:r>
      <w:r w:rsidRPr="00777D15">
        <w:t xml:space="preserve">, dan spreekt er ook een grote waardering uit van de inwoners over de aanpak die we daarin betrachten. Dus, voorzitter op dat compliment van inwoners lift ik graag mee. En, bij het sociaal domein gaan we er een verdiepingsslag aan geven. Dan heeft het CDA ook nog, maar dat was dan meer een vraag richting de politiek hoe dat nou toch zit met de ambitie op de bouwplannen. Nou, daarvan weet u dat we op 23 november, dus volgende week dat is of veertien dagen, daar een avond over gaan beleggen met elkaar en ik hoop ook dat u daar allen aanwezig bent om over die ambities met elkaar te wisselen. Zo ook over de bouwambitie van dit college dat nog steeds van mening is dat bijvoorbeeld op locaties als Ter Sype en ook op andere locaties honderden woningen nog steeds gebouwd zouden kunnen worden. Dat willen we graag ook met u delen. </w:t>
      </w:r>
    </w:p>
    <w:p w14:paraId="77AB70B1" w14:textId="77777777" w:rsidR="00777D15" w:rsidRPr="00777D15" w:rsidRDefault="00777D15" w:rsidP="00777D15">
      <w:r w:rsidRPr="00777D15">
        <w:rPr>
          <w:u w:val="single"/>
        </w:rPr>
        <w:t>De voorzitter</w:t>
      </w:r>
      <w:r w:rsidRPr="00777D15">
        <w:t xml:space="preserve">: De griffie doet overigens tijdmetingen, daar proberen we eerlijk te zijn. Het college heeft nog negen minuten. </w:t>
      </w:r>
    </w:p>
    <w:p w14:paraId="070F3396" w14:textId="77777777" w:rsidR="00777D15" w:rsidRPr="00777D15" w:rsidRDefault="00777D15" w:rsidP="00777D15">
      <w:r w:rsidRPr="00777D15">
        <w:rPr>
          <w:u w:val="single"/>
        </w:rPr>
        <w:t>De heer De Haan</w:t>
      </w:r>
      <w:r w:rsidRPr="00777D15">
        <w:t xml:space="preserve">: Dan krijgt mevrouw Kruijt het heel makkelijk. </w:t>
      </w:r>
    </w:p>
    <w:p w14:paraId="6D3AA994" w14:textId="77777777" w:rsidR="00777D15" w:rsidRPr="00777D15" w:rsidRDefault="00777D15" w:rsidP="00777D15">
      <w:r w:rsidRPr="00777D15">
        <w:rPr>
          <w:u w:val="single"/>
        </w:rPr>
        <w:t>De voorzitter</w:t>
      </w:r>
      <w:r w:rsidRPr="00777D15">
        <w:t xml:space="preserve">: En ik moet ook nog. </w:t>
      </w:r>
    </w:p>
    <w:p w14:paraId="7E88736B" w14:textId="77777777" w:rsidR="00777D15" w:rsidRPr="00777D15" w:rsidRDefault="00777D15" w:rsidP="00777D15">
      <w:r w:rsidRPr="00777D15">
        <w:rPr>
          <w:u w:val="single"/>
        </w:rPr>
        <w:t>De heer De Haan</w:t>
      </w:r>
      <w:r w:rsidRPr="00777D15">
        <w:t xml:space="preserve">: Kijk, ja. Dan ga ik ontzettend indikken voorzitter. Ga ik even kijken hoe. Ja, dank u wel voor de aanbeveling die de Partij van de Arbeid doet om inderdaad mensen zoveel mogelijk in vaste dienst te nemen. Dat is inderdaad ook een ambitie die wij willen. </w:t>
      </w:r>
    </w:p>
    <w:p w14:paraId="53C0DC5C" w14:textId="77777777" w:rsidR="00777D15" w:rsidRPr="00777D15" w:rsidRDefault="00777D15" w:rsidP="00777D15">
      <w:r w:rsidRPr="00777D15">
        <w:rPr>
          <w:u w:val="single"/>
        </w:rPr>
        <w:lastRenderedPageBreak/>
        <w:t>De voorzitter</w:t>
      </w:r>
      <w:r w:rsidRPr="00777D15">
        <w:t>: Mevrouw Van Rijn.</w:t>
      </w:r>
    </w:p>
    <w:p w14:paraId="28D2A571" w14:textId="77777777" w:rsidR="00777D15" w:rsidRPr="00777D15" w:rsidRDefault="00777D15" w:rsidP="00777D15">
      <w:r w:rsidRPr="00777D15">
        <w:rPr>
          <w:u w:val="single"/>
        </w:rPr>
        <w:t>Mevrouw Van Rijn</w:t>
      </w:r>
      <w:r w:rsidRPr="00777D15">
        <w:t>: Ja, dank u wel voorzitter. Ik heb toch echt maar een vraag gesteld in mijn hele betoog. Ik zou … En, ik heb twee antwoorden gekregen op vragen die ik niet heb gesteld. Mijn enige vraag was, en dat was aan de wethouder De Haan, een stijging bij de overhead van drie komma drie miljoen, hoe telt die drie komma drie miljoen op? Ik heb ook wel gehoord dat we in januari een sessie hebben, maar als we alles moeten doen want deze wethouder wil dan zitten we elke week op het gemeentehuis. Ik heb al opgeschreven bouwen, januari dit erbij, sociaal domein. Mijn vraag: kunt u alstublieft mijn enige vraag beantwoorden. Hoe is de opbouw van de drie komma drie miljoen? Dan kan ik in de tweede termijn rustig verder. Dat was maar een vraag.</w:t>
      </w:r>
    </w:p>
    <w:p w14:paraId="3421A8BB" w14:textId="77777777" w:rsidR="00777D15" w:rsidRPr="00777D15" w:rsidRDefault="00777D15" w:rsidP="00777D15">
      <w:r w:rsidRPr="00777D15">
        <w:rPr>
          <w:u w:val="single"/>
        </w:rPr>
        <w:t>De voorzitter</w:t>
      </w:r>
      <w:r w:rsidRPr="00777D15">
        <w:t>: De wethouder.</w:t>
      </w:r>
    </w:p>
    <w:p w14:paraId="0A52EF1F" w14:textId="77777777" w:rsidR="00777D15" w:rsidRPr="00777D15" w:rsidRDefault="00777D15" w:rsidP="00777D15">
      <w:r w:rsidRPr="00777D15">
        <w:rPr>
          <w:u w:val="single"/>
        </w:rPr>
        <w:t>De heer De Haan</w:t>
      </w:r>
      <w:r w:rsidRPr="00777D15">
        <w:t>: Volgens mij is die vraag beantwoord door mijn collega Zagt.</w:t>
      </w:r>
    </w:p>
    <w:p w14:paraId="2AAC1BEE" w14:textId="77777777" w:rsidR="00777D15" w:rsidRPr="00777D15" w:rsidRDefault="00777D15" w:rsidP="00777D15">
      <w:r w:rsidRPr="00777D15">
        <w:rPr>
          <w:u w:val="single"/>
        </w:rPr>
        <w:t>Mevrouw Van Rijn</w:t>
      </w:r>
      <w:r w:rsidRPr="00777D15">
        <w:t>: Nee voorzitter.</w:t>
      </w:r>
    </w:p>
    <w:p w14:paraId="27B83E9F" w14:textId="77777777" w:rsidR="00777D15" w:rsidRPr="00777D15" w:rsidRDefault="00777D15" w:rsidP="00777D15">
      <w:r w:rsidRPr="00777D15">
        <w:rPr>
          <w:u w:val="single"/>
        </w:rPr>
        <w:t>De heer De Haan</w:t>
      </w:r>
      <w:r w:rsidRPr="00777D15">
        <w:t xml:space="preserve">: Dan zult u toch tot de twee termijn moeten wachten om dat antwoord te kunnen krijgen van ons. Ik heb daar nu geen antwoord op. </w:t>
      </w:r>
    </w:p>
    <w:p w14:paraId="62472656" w14:textId="77777777" w:rsidR="00777D15" w:rsidRPr="00777D15" w:rsidRDefault="00777D15" w:rsidP="00777D15">
      <w:r w:rsidRPr="00777D15">
        <w:rPr>
          <w:u w:val="single"/>
        </w:rPr>
        <w:t>De voorzitter</w:t>
      </w:r>
      <w:r w:rsidRPr="00777D15">
        <w:t>: En anders kijken we of we het aan het begin van de tweede termijn even als apart mededeling kunnen doen. Ja? Dan kunnen we nu door. Nee? Mevrouw Wind.</w:t>
      </w:r>
    </w:p>
    <w:p w14:paraId="5E96A382" w14:textId="77777777" w:rsidR="00777D15" w:rsidRPr="00777D15" w:rsidRDefault="00777D15" w:rsidP="00777D15">
      <w:r w:rsidRPr="00777D15">
        <w:rPr>
          <w:u w:val="single"/>
        </w:rPr>
        <w:t>Mevrouw Wind</w:t>
      </w:r>
      <w:r w:rsidRPr="00777D15">
        <w:t>: Voorzitter, u gaat erover. Mag ik een vraag stellen? Ja. Dat gaat over de volgende opmerking dat u ons met ons meeleeft als het gaat om mensen in vaste dienst. Voorzitter, onze vraag was: wat gaat u doen om het personeelsbudget op te maken? Wat gaat u doen om opgeleide mensen te krijgen? Klaar, goede fusie. En, wat gaat u doen in plaats van nog meer geld vragen?</w:t>
      </w:r>
    </w:p>
    <w:p w14:paraId="540B8C24" w14:textId="77777777" w:rsidR="00777D15" w:rsidRPr="00777D15" w:rsidRDefault="00777D15" w:rsidP="00777D15">
      <w:r w:rsidRPr="00777D15">
        <w:rPr>
          <w:u w:val="single"/>
        </w:rPr>
        <w:t>De heer De Haan</w:t>
      </w:r>
      <w:r w:rsidRPr="00777D15">
        <w:t>: Voorzitter, ik heb gewoon volgens mij in mijn betoog begon ik met te zeggen dat wij passende campagnes gaan voeren om de juiste mensen te vinden. Dat betekent onder andere dat wij volgens de regels van de aanbestedingswet tien managers op dit moment aan het verwerven zijn die die plekken gaan invullen waar u om vraagt. Dus, wij zijn alle mogelijkheden aan het benutten om aan de juiste mensen te komen. Maar, de arbeidsmarkt is wel ontzettend moeilijk en krap.</w:t>
      </w:r>
    </w:p>
    <w:p w14:paraId="5A0C19B8" w14:textId="77777777" w:rsidR="00777D15" w:rsidRPr="00777D15" w:rsidRDefault="00777D15" w:rsidP="00777D15">
      <w:r w:rsidRPr="00777D15">
        <w:rPr>
          <w:u w:val="single"/>
        </w:rPr>
        <w:t>De voorzitter</w:t>
      </w:r>
      <w:r w:rsidRPr="00777D15">
        <w:t>: Mevrouw Wind.</w:t>
      </w:r>
    </w:p>
    <w:p w14:paraId="1D437D1D" w14:textId="77777777" w:rsidR="00777D15" w:rsidRPr="00777D15" w:rsidRDefault="00777D15" w:rsidP="00777D15">
      <w:r w:rsidRPr="00777D15">
        <w:rPr>
          <w:u w:val="single"/>
        </w:rPr>
        <w:t>Mevrouw Wind</w:t>
      </w:r>
      <w:r w:rsidRPr="00777D15">
        <w:t>: Voorzitter, bent u met me eens dat drie vacatures al twee jaar lang op de site van de gemeente Wijdemeren heel weinig is? Dank u wel.</w:t>
      </w:r>
    </w:p>
    <w:p w14:paraId="41239023" w14:textId="77777777" w:rsidR="00777D15" w:rsidRPr="00777D15" w:rsidRDefault="00777D15" w:rsidP="00777D15">
      <w:r w:rsidRPr="00777D15">
        <w:rPr>
          <w:u w:val="single"/>
        </w:rPr>
        <w:t>De heer De Haan</w:t>
      </w:r>
      <w:r w:rsidRPr="00777D15">
        <w:t>: Voorzitter, ik maak een beetje bezwaar tegen de intonatie van de vraagsteller, maar om daar toch correct mee om te blijven gaan. Het is niet zo dat wij alleen maar personeel werven volgens mededeling op onze gemeentelijke website. Wij hebben daarvoor bureaus. Wij zijn daarvoor langs allerlei wegen, social media en andere kanalen, zijn we bezig om mensen te werven. Dat gebeurt niet alleen maar via www.wijdemeren.nl voorzitter. Dank ook voor de ontzettende woorden van de VVD. Met name over de aanpak van onder andere het sociaal domein en de manier waarop wij nu proberen achterstanden in te halen, de organisatie op peil te brengen en fit for the job te zijn. Of het allemaal gaat lukken, dat is natuurlijk vraag van de toekomst.</w:t>
      </w:r>
    </w:p>
    <w:p w14:paraId="0C5D56F3" w14:textId="77777777" w:rsidR="00777D15" w:rsidRPr="00777D15" w:rsidRDefault="00777D15" w:rsidP="00777D15">
      <w:r w:rsidRPr="00777D15">
        <w:rPr>
          <w:u w:val="single"/>
        </w:rPr>
        <w:lastRenderedPageBreak/>
        <w:t>Mevrouw Van Rijn</w:t>
      </w:r>
      <w:r w:rsidRPr="00777D15">
        <w:t>: Voorzitterm mag ik toch een opmerking maken?</w:t>
      </w:r>
    </w:p>
    <w:p w14:paraId="73DD5FA6" w14:textId="77777777" w:rsidR="00777D15" w:rsidRPr="00777D15" w:rsidRDefault="00777D15" w:rsidP="00777D15">
      <w:r w:rsidRPr="00777D15">
        <w:rPr>
          <w:u w:val="single"/>
        </w:rPr>
        <w:t>De voorzitter</w:t>
      </w:r>
      <w:r w:rsidRPr="00777D15">
        <w:t>: Ga uw gang.</w:t>
      </w:r>
    </w:p>
    <w:p w14:paraId="0EAB4610" w14:textId="77777777" w:rsidR="00777D15" w:rsidRPr="00777D15" w:rsidRDefault="00777D15" w:rsidP="00777D15">
      <w:r w:rsidRPr="00777D15">
        <w:rPr>
          <w:u w:val="single"/>
        </w:rPr>
        <w:t>Mevrouw Van Rijn</w:t>
      </w:r>
      <w:r w:rsidRPr="00777D15">
        <w:t xml:space="preserve">: Ik vind het zo jammer dat als er iets goed gaat in de gemeente, in dit geval dus wat de wethouder net uitlegt dat er geen achterstanden zijn op de Wmo, dat we nog steeds blijven zeggen dat er achterstanden zijn. U constateert net met mij dat er geen wachttijden zijn. Complimenten aan de wethouder. Laten we dan ook niet steeds zeggen dat er zijn mensen die een aanvraag hebben gedaan en die wachten binnen de tijd op antwoord. Niks aan de hand volgens mij. Dat zou u tenminste net. </w:t>
      </w:r>
    </w:p>
    <w:p w14:paraId="5BAB96DF" w14:textId="77777777" w:rsidR="00777D15" w:rsidRPr="00777D15" w:rsidRDefault="00777D15" w:rsidP="00777D15">
      <w:r w:rsidRPr="00777D15">
        <w:rPr>
          <w:u w:val="single"/>
        </w:rPr>
        <w:t>De heer De Haan</w:t>
      </w:r>
      <w:r w:rsidRPr="00777D15">
        <w:t xml:space="preserve">: Voorzitter, op het ruimtelijk domein zijn ontzettende achterstanden, omdat we daar juist ook extra personele versterking nodig hebben om vragen die wij hier aan de voordeur, op de telefoon, op de mail binnenkrijgen van mensen die met ons over plannen willen spreken, zoals ook mevrouw Van Rijn heel graag dan met het college en via het college over met ons in gesprek wil over welke bouwmogelijkheden wij hebben. Wij kunnen aan de verzoeken van ontwikkelaars, van mensen met ideeën, mensen die gronden willen aankopen, mensen die tiny houses of woonprojecten zouden willen beginnen op plekken waar dat helemaal nog niet kan of waar het bijzonder provinciaal landschap dat in de weg staat of de natuurwetgeving dat helemaal niet toelaat. Mensen willen dolgraag met ons praten over allerlei bouwmogelijkheden. Die mensen kunnen wij niet allemaal tegelijk te woord staan en daar hebben wij wel degelijk een wachtlijst voor, want mensen willen dat nou eenmaal graag. Onder andere mevrouw Van Rijn zelf wil het ook graag voorzitter. Dus, iedereen zal toch even op zijn beurt moeten wachten, dan wel we zullen de organisatie daarvoor flink moeten op pimpen om daaraan tegemoet te kunnen komen. Zo is het en dat heb ik bedoeld met mijn opmerkingen. Aan de ChristenUnie voorzitter, daar heb ik ook van onthouden dat preventie en goede zorg prioriteiten zijn. Dat kan ik volledig delen. Behalve Kansrijke Start hebben we gelukkig in onze gemeente ook Gezond Wijdemeren en andere partners die met ons in ‘24 die ombuiging in het sociaal domein willen gaan vormgeven. Ja, gezien en gehoord worden. Inderdaad. Een speerpunt van de kanteling van gezond van zorg naar gezondheid waar we volgende week donderdag, ik denk tussen de zestig en honderd mensen verwachten bij het IKC-Wereldwijs om die dialoogsessies met elkaar vorm te gaan geven. Dat wordt een hele boeiende avond. En, zo snel mogelijk daarna zal u ook dat nieuwe beleidskader voorgelegd gaan krijgen en in het voorjaar ‘24 komen dan de beheersmaatregelen waar uw raad over beslist hoe we de open einde financiering in goede banen willen blijven leiden om inderdaad tekorten te voorkomen. Overigens aan de ChristenUnie toch nog wel even een apart iets. Zeker, ik was toch wel even geraakt door de opmerking van mevrouw Kaper dat als je alleen bent, dan is er niemand die je op dat moment overeind kunt krijgen. Ik moest toch even denken aan het gedicht ‘footprints in the sand’ voorzitter, een Amerikaans gedicht. Dat kan ik met mevrouw Kaper wel delen. Geschreven eigenlijk voor mensen die om hoop te geven. Mijn lieve kind. Juist als je het moeilijk hebt, ben ik er voor jou om je te dragen. Over de voetstappen in het zand wanneer je je rot voelt en langs de zee loopt en het even niet meer zo ziet zitten. Dus, je bent misschien soms voel je je alleen, maar je bent eigenlijk nooit alleen. Voorzitter, ik ben eigenlijk wat betreft het algemene verhaal ben ik er wel zo een beetje doorheen. Maar, dan zal ik toch nog eventjes de moties moeten behandelen. Goed. Mijnheer Goetheer had iets gevraagd over de sportfinanciering. Mijn collega Zagt ging er al even op in. Wij doen veel meer nog dan wat minister Zagt even aangaf voorzitter. We hebben namelijk samen met Sportservice Gooi hebben wij een subsidieregeling openstaan voor sportimpulsen voor kinderen. We hebben het Jeugdfonds Sport en Cultuur. Dat wordt niet geheel benut. Daar kunnen we best nog wat meer marketing op bedrijven dat mensen goed die regeling kennen. En, we hebben natuurlijk de school sportdagen waar ook enkele duizenden euro's in omgaan waar scholen gebruik van kunnen maken. Ik heb deze week geconstateerd dat de basisscholen in Wijdemeren die regelingen niet allemaal heel goed kennen, dus daar moeten we zeker kunnen we zeker nog </w:t>
      </w:r>
      <w:r w:rsidRPr="00777D15">
        <w:lastRenderedPageBreak/>
        <w:t>een verbeterslag opmaken. Nou ja, de scholen zou je eigenlijk kunnen zeggen. Die zouden dat kunnen doen. Voor even snel de amendementen. De ChristenUnie met betrekking tot de mantelzorg waardering. Ja, dat is een … Bij benadering zou het dan gaan om zo een tweehonderdvijftig huishoudens, maar het is toch wel een aanzienlijk bedrag wat daarmee gemoeid zal gaan. Het oordeel is natuurlijk aan uw raad om hiermee om te gaan naar uw goeddunken. Het college is daar eigenlijk neutraal over, maar het is wel zo natuurlijk dat geld is natuurlijk niet de incentive voor mensen om mantelzorg te willen verlenen. Als je die vergoeding hoger maakt, dan wordt het misschien steeds meer wel een prikkel voor mensen om zich te melden omdat zij mantelzorger zeggen te zijn.</w:t>
      </w:r>
    </w:p>
    <w:p w14:paraId="60C7D8A7" w14:textId="77777777" w:rsidR="00777D15" w:rsidRPr="00777D15" w:rsidRDefault="00777D15" w:rsidP="00777D15">
      <w:r w:rsidRPr="00777D15">
        <w:rPr>
          <w:u w:val="single"/>
        </w:rPr>
        <w:t>De heer De Kruijff</w:t>
      </w:r>
      <w:r w:rsidRPr="00777D15">
        <w:t>: Voorzitter?</w:t>
      </w:r>
    </w:p>
    <w:p w14:paraId="6DCF713B" w14:textId="77777777" w:rsidR="00777D15" w:rsidRPr="00777D15" w:rsidRDefault="00777D15" w:rsidP="00777D15">
      <w:r w:rsidRPr="00777D15">
        <w:rPr>
          <w:u w:val="single"/>
        </w:rPr>
        <w:t>De voorzitter</w:t>
      </w:r>
      <w:r w:rsidRPr="00777D15">
        <w:t>: Mevrouw Van Rijn.</w:t>
      </w:r>
    </w:p>
    <w:p w14:paraId="4A37DA38" w14:textId="77777777" w:rsidR="00777D15" w:rsidRPr="00777D15" w:rsidRDefault="00777D15" w:rsidP="00777D15">
      <w:r w:rsidRPr="00777D15">
        <w:rPr>
          <w:u w:val="single"/>
        </w:rPr>
        <w:t>De heer De Kruijff</w:t>
      </w:r>
      <w:r w:rsidRPr="00777D15">
        <w:t>: Ik denk dat ik toch echt eerst was.</w:t>
      </w:r>
    </w:p>
    <w:p w14:paraId="5BBB84DD" w14:textId="77777777" w:rsidR="00777D15" w:rsidRPr="00777D15" w:rsidRDefault="00777D15" w:rsidP="00777D15">
      <w:r w:rsidRPr="00777D15">
        <w:rPr>
          <w:u w:val="single"/>
        </w:rPr>
        <w:t>De voorzitter</w:t>
      </w:r>
      <w:r w:rsidRPr="00777D15">
        <w:t>: Ik heb mevrouw Van Rijn net al gezien, maar ik wilde de wethouder laten uitpraten. Maar, u krijgt alle drie de beurt en graag heel kort.</w:t>
      </w:r>
    </w:p>
    <w:p w14:paraId="43E4E90D" w14:textId="77777777" w:rsidR="00777D15" w:rsidRPr="00777D15" w:rsidRDefault="00777D15" w:rsidP="00777D15">
      <w:r w:rsidRPr="00777D15">
        <w:rPr>
          <w:u w:val="single"/>
        </w:rPr>
        <w:t>Mevrouw Van Rijn</w:t>
      </w:r>
      <w:r w:rsidRPr="00777D15">
        <w:t>: Heel kort voorzitter. Ik hoor dat de wethouder neutraal is. Ik zie dat deze dekking hetzelfde is als de dekking van de vorige amendementen. Wat maakt dat deze dekking veel beter is volgens het college?</w:t>
      </w:r>
    </w:p>
    <w:p w14:paraId="3FCD7E99" w14:textId="77777777" w:rsidR="00777D15" w:rsidRPr="00777D15" w:rsidRDefault="00777D15" w:rsidP="00777D15">
      <w:r w:rsidRPr="00777D15">
        <w:rPr>
          <w:u w:val="single"/>
        </w:rPr>
        <w:t>De voorzitter</w:t>
      </w:r>
      <w:r w:rsidRPr="00777D15">
        <w:t>: Mijnheer De Kruijff, had u dezelfde vraag?</w:t>
      </w:r>
    </w:p>
    <w:p w14:paraId="497E9C7B" w14:textId="77777777" w:rsidR="00777D15" w:rsidRPr="00777D15" w:rsidRDefault="00777D15" w:rsidP="00777D15">
      <w:r w:rsidRPr="00777D15">
        <w:rPr>
          <w:u w:val="single"/>
        </w:rPr>
        <w:t>De heer De Kruijff</w:t>
      </w:r>
      <w:r w:rsidRPr="00777D15">
        <w:t>: Ja voorzitter, ik had een beetje de soortgelijke vraag. Ik neem aan dat de wethouder namens het college spreekt. De dekking in het besluit is toch echt om te halen uit de septembercirculaire. Er zijn ook andere amendementen ingediend die datzelfde voorstellen. Mag ik hieruit aannemen dat het college over die andere amendementen dan hetzelfde zal oordelen? Dank u wel.</w:t>
      </w:r>
    </w:p>
    <w:p w14:paraId="1945FFEA" w14:textId="77777777" w:rsidR="00777D15" w:rsidRPr="00777D15" w:rsidRDefault="00777D15" w:rsidP="00777D15">
      <w:r w:rsidRPr="00777D15">
        <w:rPr>
          <w:u w:val="single"/>
        </w:rPr>
        <w:t>De voorzitter</w:t>
      </w:r>
      <w:r w:rsidRPr="00777D15">
        <w:t>: Mevrouw Kaper.</w:t>
      </w:r>
    </w:p>
    <w:p w14:paraId="2D7776B2" w14:textId="77777777" w:rsidR="00777D15" w:rsidRPr="00777D15" w:rsidRDefault="00777D15" w:rsidP="00777D15">
      <w:r w:rsidRPr="00777D15">
        <w:rPr>
          <w:u w:val="single"/>
        </w:rPr>
        <w:t>Mevrouw Kaper</w:t>
      </w:r>
      <w:r w:rsidRPr="00777D15">
        <w:t>: Ja, ik had even een andere reactie, want ik wil toch wel bezwaar maken tegen de suggestie die de wethouder doet dat mensen de mantelzorg waardering aanvragen vanwege financiële motief. Ik vind dat echt bezwaarlijk. Er worden heldere eisen gesteld aan het aanvragen van zo een waardering. Daar kom je echt niet zomaar voor een aanmerking als je een keer boodschappen doet voor de buurvrouw, dus dat mensen dat op basis van geld doen vind ik … Daar teken ik echt bezwaar tegen aan.</w:t>
      </w:r>
    </w:p>
    <w:p w14:paraId="5B115777" w14:textId="77777777" w:rsidR="00777D15" w:rsidRPr="00777D15" w:rsidRDefault="00777D15" w:rsidP="00777D15">
      <w:r w:rsidRPr="00777D15">
        <w:rPr>
          <w:u w:val="single"/>
        </w:rPr>
        <w:t>De voorzitter</w:t>
      </w:r>
      <w:r w:rsidRPr="00777D15">
        <w:t>: U draait het om. De wethouder heeft gezegd dat mensen juist op andere motieven mantelzorg verlenen. Het was echt een compliment aan de mantelzorgers, die velen die dat doen. Ja, dus dat is deze … Dat vind ik een naar misverstand anders. Maar goed, de wethouder.</w:t>
      </w:r>
    </w:p>
    <w:p w14:paraId="4355510A" w14:textId="77777777" w:rsidR="00777D15" w:rsidRPr="00777D15" w:rsidRDefault="00777D15" w:rsidP="00777D15">
      <w:r w:rsidRPr="00777D15">
        <w:rPr>
          <w:u w:val="single"/>
        </w:rPr>
        <w:t>De heer De Haan</w:t>
      </w:r>
      <w:r w:rsidRPr="00777D15">
        <w:t>: Voorzitter, ten aanzien van de drempelverhoging van honderdtwintig naar honderddertig procent. Net zoals het voorgaande amendement van Christenunie is het natuurlijk ook een sympathiek amendement. We moeten ons wel realiseren dat de kosten die daarmee gemoeid gaan, zullen toch wel de honderdduizend euro plus te boven gaan, omdat je in het minimabeleid veel meer, het minimabeleid is een veel groter omvattend domein dan de regelingen die staan beschreven in het amendement van de ChristenUnie.</w:t>
      </w:r>
    </w:p>
    <w:p w14:paraId="3B12BA2F" w14:textId="77777777" w:rsidR="00777D15" w:rsidRPr="00777D15" w:rsidRDefault="00777D15" w:rsidP="00777D15">
      <w:r w:rsidRPr="00777D15">
        <w:rPr>
          <w:u w:val="single"/>
        </w:rPr>
        <w:t>De voorzitter</w:t>
      </w:r>
      <w:r w:rsidRPr="00777D15">
        <w:t>: Mevrouw Kaper.</w:t>
      </w:r>
    </w:p>
    <w:p w14:paraId="587D76D6" w14:textId="77777777" w:rsidR="00777D15" w:rsidRPr="00777D15" w:rsidRDefault="00777D15" w:rsidP="00777D15">
      <w:r w:rsidRPr="00777D15">
        <w:rPr>
          <w:u w:val="single"/>
        </w:rPr>
        <w:lastRenderedPageBreak/>
        <w:t>Mevrouw Kaper</w:t>
      </w:r>
      <w:r w:rsidRPr="00777D15">
        <w:t xml:space="preserve">: Ja, dank voor de toelichting. Dit verbaast mij, want we hebben het ambtelijk laten uitzoeken en dit was het bedrag waarmee gerekend zou moeten worden. Dus, de wethouder schetst een ander bedrag, dus dat verrast mij. Ik weet niet of de wethouder daar nog navraag naar kan doen. </w:t>
      </w:r>
    </w:p>
    <w:p w14:paraId="6044E0CF" w14:textId="77777777" w:rsidR="00777D15" w:rsidRPr="00777D15" w:rsidRDefault="00777D15" w:rsidP="00777D15">
      <w:r w:rsidRPr="00777D15">
        <w:rPr>
          <w:u w:val="single"/>
        </w:rPr>
        <w:t>De heer De Haan</w:t>
      </w:r>
      <w:r w:rsidRPr="00777D15">
        <w:t xml:space="preserve">: Dat zei ik u net in aanleg dat ik even moet wennen aan de nieuwe systematiek. Ik vertel u het hele verhaal. </w:t>
      </w:r>
    </w:p>
    <w:p w14:paraId="4D7142B6" w14:textId="77777777" w:rsidR="00777D15" w:rsidRPr="00777D15" w:rsidRDefault="00777D15" w:rsidP="00777D15">
      <w:r w:rsidRPr="00777D15">
        <w:rPr>
          <w:u w:val="single"/>
        </w:rPr>
        <w:t>De voorzitter</w:t>
      </w:r>
      <w:r w:rsidRPr="00777D15">
        <w:t xml:space="preserve">: Ik stel voor dat we het voor de zekerheid nog even checken en we gaan door. Dan komen we de tweede termijn op terug. De wethouder. </w:t>
      </w:r>
    </w:p>
    <w:p w14:paraId="0D190DF9" w14:textId="77777777" w:rsidR="00777D15" w:rsidRPr="00777D15" w:rsidRDefault="00777D15" w:rsidP="00777D15">
      <w:r w:rsidRPr="00777D15">
        <w:rPr>
          <w:u w:val="single"/>
        </w:rPr>
        <w:t>De heer De Kruijff</w:t>
      </w:r>
      <w:r w:rsidRPr="00777D15">
        <w:t xml:space="preserve">: Voorzitter, ik heb geen antwoord gekregen op mijn vraag. </w:t>
      </w:r>
    </w:p>
    <w:p w14:paraId="1539B25F" w14:textId="77777777" w:rsidR="00777D15" w:rsidRPr="00777D15" w:rsidRDefault="00777D15" w:rsidP="00777D15">
      <w:r w:rsidRPr="00777D15">
        <w:rPr>
          <w:u w:val="single"/>
        </w:rPr>
        <w:t>De voorzitter</w:t>
      </w:r>
      <w:r w:rsidRPr="00777D15">
        <w:t>: Dat is waar. Over andere amendementen. Ja.</w:t>
      </w:r>
    </w:p>
    <w:p w14:paraId="617CA0BB" w14:textId="77777777" w:rsidR="00777D15" w:rsidRPr="00777D15" w:rsidRDefault="00777D15" w:rsidP="00777D15">
      <w:r w:rsidRPr="00777D15">
        <w:rPr>
          <w:u w:val="single"/>
        </w:rPr>
        <w:t>De heer De Kruijff</w:t>
      </w:r>
      <w:r w:rsidRPr="00777D15">
        <w:t>: Nou, dat de dekking. De wethouder zegt van nou, het college is er neutraal over. Er worden vanavond ook andere amendementen ingediend die ook de dekking willen halen uit de septembercirculaire. Mijn vraag is heel specifiek aan de wethouder en dit college. Zijn er bezwaren tegen de voorstellen die worden gedaan om dat uit de septembercirculaire te halen. Ja of nee? Dank u wel.</w:t>
      </w:r>
    </w:p>
    <w:p w14:paraId="052F04F2" w14:textId="77777777" w:rsidR="00777D15" w:rsidRPr="00777D15" w:rsidRDefault="00777D15" w:rsidP="00777D15">
      <w:r w:rsidRPr="00777D15">
        <w:rPr>
          <w:u w:val="single"/>
        </w:rPr>
        <w:t>De heer De Haan</w:t>
      </w:r>
      <w:r w:rsidRPr="00777D15">
        <w:t>: Ik denk dat we de wethouder Financiën daar een meer diepgaand antwoord op kan geven. Uw raad is verantwoordelijk en heeft ook het budgetrecht om dekking aan te wijzen van waar u voorzieningen uit wilt betalen. En, de mantelzorg waardering is er dus een van. Ja, dat ik u zeg dat wij neutraal zijn wil niet zeggen dat ik nu het college zegt: deze motie of amendement kan geen problemen geven. Het is een sympathiek amendement, maar we hebben niet tot in extenso beoordeeld van waar dat toe kan leiden. Dat is aan uw raad …</w:t>
      </w:r>
    </w:p>
    <w:p w14:paraId="77DD77AD" w14:textId="77777777" w:rsidR="00777D15" w:rsidRPr="00777D15" w:rsidRDefault="00777D15" w:rsidP="00777D15">
      <w:r w:rsidRPr="00777D15">
        <w:rPr>
          <w:u w:val="single"/>
        </w:rPr>
        <w:t>De heer De Kruijff</w:t>
      </w:r>
      <w:r w:rsidRPr="00777D15">
        <w:t>: Voorzitter tot slot. Ik zou dan toch aan de wethouder willen vragen of dit amendement wordt ontraden of dat het oordeel aan de raad is.</w:t>
      </w:r>
    </w:p>
    <w:p w14:paraId="064517CB" w14:textId="77777777" w:rsidR="00777D15" w:rsidRPr="00777D15" w:rsidRDefault="00777D15" w:rsidP="00777D15">
      <w:r w:rsidRPr="00777D15">
        <w:rPr>
          <w:u w:val="single"/>
        </w:rPr>
        <w:t>De voorzitter</w:t>
      </w:r>
      <w:r w:rsidRPr="00777D15">
        <w:t>: Wethouder.</w:t>
      </w:r>
    </w:p>
    <w:p w14:paraId="23AE889C" w14:textId="77777777" w:rsidR="00777D15" w:rsidRPr="00777D15" w:rsidRDefault="00777D15" w:rsidP="00777D15">
      <w:r w:rsidRPr="00777D15">
        <w:rPr>
          <w:u w:val="single"/>
        </w:rPr>
        <w:t>De heer De Haan</w:t>
      </w:r>
      <w:r w:rsidRPr="00777D15">
        <w:t xml:space="preserve">: Ik denk dat ik dan moet ontraden voorzitter. </w:t>
      </w:r>
    </w:p>
    <w:p w14:paraId="79BB958C" w14:textId="77777777" w:rsidR="00777D15" w:rsidRPr="00777D15" w:rsidRDefault="00777D15" w:rsidP="00777D15">
      <w:r w:rsidRPr="00777D15">
        <w:rPr>
          <w:u w:val="single"/>
        </w:rPr>
        <w:t>De voorzitter</w:t>
      </w:r>
      <w:r w:rsidRPr="00777D15">
        <w:t xml:space="preserve">: Ik stel voor dat we, want volgens mij zit er ook nog in de systematiek iets van als je een deel van de bevolking kwijtscheldt dat uiteindelijk dat door de anderen moet worden betaald, dat het totaal dekkend zou moeten zijn. Maar, ik kijk naar de wethouder Financiën. Dat is zo. Daarom is de systematiek hier anders. Het kost veel, maar uiteindelijk betalen de bewoners die geen kwijtschelding krijgen, betalen allemaal iets meer. We komen er even begin van de tweede termijn op terug. We gaan door. </w:t>
      </w:r>
    </w:p>
    <w:p w14:paraId="2C6503A3" w14:textId="77777777" w:rsidR="00777D15" w:rsidRPr="00777D15" w:rsidRDefault="00777D15" w:rsidP="00777D15">
      <w:r w:rsidRPr="00777D15">
        <w:rPr>
          <w:u w:val="single"/>
        </w:rPr>
        <w:t>Mevrouw Van Rijn</w:t>
      </w:r>
      <w:r w:rsidRPr="00777D15">
        <w:t>: Voorzitter.</w:t>
      </w:r>
    </w:p>
    <w:p w14:paraId="3A494DB8" w14:textId="77777777" w:rsidR="00777D15" w:rsidRPr="00777D15" w:rsidRDefault="00777D15" w:rsidP="00777D15">
      <w:r w:rsidRPr="00777D15">
        <w:rPr>
          <w:u w:val="single"/>
        </w:rPr>
        <w:t>De voorzitter</w:t>
      </w:r>
      <w:r w:rsidRPr="00777D15">
        <w:t xml:space="preserve">: Ja, ik wil echt door, want we hebben nog een tweede termijn. De tweed… </w:t>
      </w:r>
    </w:p>
    <w:p w14:paraId="29376CF4" w14:textId="77777777" w:rsidR="00777D15" w:rsidRPr="00777D15" w:rsidRDefault="00777D15" w:rsidP="00777D15">
      <w:r w:rsidRPr="00777D15">
        <w:rPr>
          <w:u w:val="single"/>
        </w:rPr>
        <w:t>Mevrouw Van Rijn</w:t>
      </w:r>
      <w:r w:rsidRPr="00777D15">
        <w:t>: Ja excuus voorzitter, maar ik … Ik begrijp het, maar ik begrijp iets niet.</w:t>
      </w:r>
    </w:p>
    <w:p w14:paraId="4E5B8FB3" w14:textId="77777777" w:rsidR="00777D15" w:rsidRPr="00777D15" w:rsidRDefault="00777D15" w:rsidP="00777D15">
      <w:r w:rsidRPr="00777D15">
        <w:rPr>
          <w:u w:val="single"/>
        </w:rPr>
        <w:t>De voorzitter</w:t>
      </w:r>
      <w:r w:rsidRPr="00777D15">
        <w:t>: Tenzij u zegt dat we die opofferen, dan mag u uitgebreid door. Maar ik vind het …</w:t>
      </w:r>
    </w:p>
    <w:p w14:paraId="29A4B5AC" w14:textId="77777777" w:rsidR="00777D15" w:rsidRPr="00777D15" w:rsidRDefault="00777D15" w:rsidP="00777D15">
      <w:r w:rsidRPr="00777D15">
        <w:rPr>
          <w:u w:val="single"/>
        </w:rPr>
        <w:lastRenderedPageBreak/>
        <w:t>Mevrouw Van Rijn</w:t>
      </w:r>
      <w:r w:rsidRPr="00777D15">
        <w:t xml:space="preserve">: Nee hoor, maar volgens mij komt in tweede termijn volgens normale is tweede termijn bij de begroting debat met de raad. Dus, dan komt het college in principe niet meer aan de beurt. Dus, dat scheelt misschien dan een beetje tijd. Waar het waar het mij om ging. Ik ben gewoon een beetje verbaasd over de werkwijze van deze wethouder. Nou, eerst is neutraal, dan is het toch ontraden. Ik denk nou oké, dat kan dan dat dat zo schommelt. Dat merken we wel vaker. Maar, wat ik dan niet begrijp. Die motie is ingediend, die is ambtelijk getoetst. Vijfendertigduizend euro staat er in de motie. U heeft dat gezien, want u gaat daar antwoord op geven. U heeft daarvoor geschorst. Dat we dan even moeten wachten op de tweede termijn als de wethouders zegt … Dan gaat u toch in die schorsing vragen: ik dacht dat dat honderdduizend was, hier staat vijfendertig. U gaat altijd dingen uitzoeken pas als de raad ze agendeert. Dat moet u toch zelf willen weten? Ik begrijp die werkwijze, het is elke keer zo. Als de raad wat vraagt, dan gaat deze wethouder denken: inderdaad, ik ga het uitzoeken. Ik vind dat een vreemde werkwijze. Excuses, maar het gaat keer op keer zo. </w:t>
      </w:r>
    </w:p>
    <w:p w14:paraId="2EDA53B0" w14:textId="77777777" w:rsidR="00777D15" w:rsidRPr="00777D15" w:rsidRDefault="00777D15" w:rsidP="00777D15">
      <w:r w:rsidRPr="00777D15">
        <w:rPr>
          <w:u w:val="single"/>
        </w:rPr>
        <w:t>De voorzitter</w:t>
      </w:r>
      <w:r w:rsidRPr="00777D15">
        <w:t>: Ja, maar in dit geval moet u de wethouder er niet op aankijken, maar mij. Want, ik hoor de dingen van ik denk klopt dat nou met elkaar, laten we het nog een keer uitzoeken. Dus …</w:t>
      </w:r>
    </w:p>
    <w:p w14:paraId="08C9565D" w14:textId="77777777" w:rsidR="00777D15" w:rsidRPr="00777D15" w:rsidRDefault="00777D15" w:rsidP="00777D15">
      <w:r w:rsidRPr="00777D15">
        <w:rPr>
          <w:u w:val="single"/>
        </w:rPr>
        <w:t>Mevrouw Van Rijn</w:t>
      </w:r>
      <w:r w:rsidRPr="00777D15">
        <w:t xml:space="preserve">: Dat klopt, maar daar gaat het mij niet om. </w:t>
      </w:r>
    </w:p>
    <w:p w14:paraId="2F02F5F1" w14:textId="77777777" w:rsidR="00777D15" w:rsidRPr="00777D15" w:rsidRDefault="00777D15" w:rsidP="00777D15">
      <w:r w:rsidRPr="00777D15">
        <w:rPr>
          <w:u w:val="single"/>
        </w:rPr>
        <w:t>De voorzitter</w:t>
      </w:r>
      <w:r w:rsidRPr="00777D15">
        <w:t>: Dus, dan mag u mij erop aankijken.</w:t>
      </w:r>
    </w:p>
    <w:p w14:paraId="1FA1F552" w14:textId="77777777" w:rsidR="00777D15" w:rsidRPr="00777D15" w:rsidRDefault="00777D15" w:rsidP="00777D15">
      <w:r w:rsidRPr="00777D15">
        <w:rPr>
          <w:u w:val="single"/>
        </w:rPr>
        <w:t>Mevrouw Van Rijn</w:t>
      </w:r>
      <w:r w:rsidRPr="00777D15">
        <w:t xml:space="preserve">: Nee, daar gaat het mij niet om. Maar, dan neem ik het de wethouder … De wethouder zegt dat kost honderdduizend euro. Er ligt hier een motie voor die zegt, of een amendement, dat kost vijfendertigduizend euro. Dan zegt de wethouder, maar ik vertel de waarheid. Dus, de wethouder zegt het kost honderdduizend euro en de ambtenaar die dat heeft uitgezocht, heeft geen gelijk. Ik zou het verstandiger vinden dat de wethouder de schorsing gebruikt om gewoon met zijn ambtelijke organisatie: zit ik ernaast of zitten jullie ernaast? En, dan in de bespreking van de motie te zeggen: wij constateren dat er mogelijk een verkeerd … Dit is gewoon een vreemde manier van werken. Dank u wel voorzitter. </w:t>
      </w:r>
    </w:p>
    <w:p w14:paraId="234D0B4E" w14:textId="77777777" w:rsidR="00777D15" w:rsidRPr="00777D15" w:rsidRDefault="00777D15" w:rsidP="00777D15">
      <w:r w:rsidRPr="00777D15">
        <w:rPr>
          <w:u w:val="single"/>
        </w:rPr>
        <w:t>De voorzitter</w:t>
      </w:r>
      <w:r w:rsidRPr="00777D15">
        <w:t>: Ieder geval dingen die elkaar tegenspreken en van colleges voor alles wat naar uw raad gaat verantwoordelijk, dus dat is vervelend. Dus, we komen er nog even op terug, maar we gaan nu wel door.</w:t>
      </w:r>
    </w:p>
    <w:p w14:paraId="5DB771DF" w14:textId="77777777" w:rsidR="00777D15" w:rsidRPr="00777D15" w:rsidRDefault="00777D15" w:rsidP="00777D15">
      <w:r w:rsidRPr="00777D15">
        <w:rPr>
          <w:u w:val="single"/>
        </w:rPr>
        <w:t>De heer De Haan</w:t>
      </w:r>
      <w:r w:rsidRPr="00777D15">
        <w:t xml:space="preserve">: En overigens, voorzitter, was het een antwoord op twee amendementen. Ik heb het over de honderdduizend euro plus, ten aanzien van het minimabeleid, dat is een hoog bedrag. De mantelzorg waardering is inderdaad </w:t>
      </w:r>
      <w:r w:rsidRPr="00777D15">
        <w:rPr>
          <w:highlight w:val="yellow"/>
        </w:rPr>
        <w:t>begroot van zo een</w:t>
      </w:r>
      <w:r w:rsidRPr="00777D15">
        <w:t xml:space="preserve"> tweehonderdvijftig gebruikers. Dat heb ik ook eerder deze week al gezegd. Dat zou dus inderdaad neerkomen op zo een dertig, vijfendertigduizend euro aan meerkosten die je dan daarvoor betaalt. Ja. IHP ‘</w:t>
      </w:r>
      <w:r w:rsidRPr="00777D15">
        <w:rPr>
          <w:highlight w:val="yellow"/>
        </w:rPr>
        <w:t>…</w:t>
      </w:r>
      <w:r w:rsidRPr="00777D15">
        <w:t xml:space="preserve">’ ben ik op ingegaan. Dat is een amendement wat wij vanuit het college ontraden. Het dorpenbeleid. Is het een motie of een … Het is een motie van de Groep Goetheer. Amendement honderdduizend. Dat wordt ontraden voorzitter. Het budget dat we dit jaar voor het dorpenteam hebben is niet helemaal benut. Sommige dorpen moeten zelfs nog een aanvraag daarvoor doen. Wordt niet door iedereen, en nou het staat ook in de evaluatie. We gaan natuurlijk wel in het kader van sociaal beleid kijken of we dat dorpenteam, kernbeleid nog sterk kunnen maken en dan kunnen we daar natuurlijk ook fondsengeld op inzetten die we reeds tot onze beschikking heb. Bijvoorbeeld GALA-gelden, SPUK-middelen die we hebben. Dus, in de geest van wat u wil, gaat dit college zeker in gesprek met de sector. </w:t>
      </w:r>
    </w:p>
    <w:p w14:paraId="61985D3D" w14:textId="77777777" w:rsidR="00777D15" w:rsidRPr="00777D15" w:rsidRDefault="00777D15" w:rsidP="00777D15">
      <w:r w:rsidRPr="00777D15">
        <w:rPr>
          <w:u w:val="single"/>
        </w:rPr>
        <w:t>De heer Goetheer</w:t>
      </w:r>
      <w:r w:rsidRPr="00777D15">
        <w:t>: Voorzitter?</w:t>
      </w:r>
    </w:p>
    <w:p w14:paraId="2D3DD636" w14:textId="77777777" w:rsidR="00777D15" w:rsidRPr="00777D15" w:rsidRDefault="00777D15" w:rsidP="00777D15">
      <w:r w:rsidRPr="00777D15">
        <w:rPr>
          <w:u w:val="single"/>
        </w:rPr>
        <w:t>De voorzitter</w:t>
      </w:r>
      <w:r w:rsidRPr="00777D15">
        <w:t>: Mijnheer Goetheer.</w:t>
      </w:r>
    </w:p>
    <w:p w14:paraId="384FA26B" w14:textId="77777777" w:rsidR="00777D15" w:rsidRPr="00777D15" w:rsidRDefault="00777D15" w:rsidP="00777D15">
      <w:r w:rsidRPr="00777D15">
        <w:rPr>
          <w:u w:val="single"/>
        </w:rPr>
        <w:lastRenderedPageBreak/>
        <w:t>De heer Goetheer</w:t>
      </w:r>
      <w:r w:rsidRPr="00777D15">
        <w:t xml:space="preserve">: Mijn excuus hoor voorzitter, maar dan begrijp ik het gewoon niet de ontrading. Want, u zegt we gaan het eigenlijk al doen met GALA-gelden. Dan is dit een incentive waarin de raad eigenlijk zegt, of ik zeg van nou ik vind het zo goed wat we hiermee doen en zo belangrijk laten we nog die stap extra nog eens erbij zetten en dan verwacht ik eigenlijk, ik verwacht van een wethouder Financiën dat die zegt van nee kan niet. Maar, van een wethouder die hiervoor verantwoordelijk is verwacht ik dan eigenlijk een ander antwoord dan ontraden. </w:t>
      </w:r>
    </w:p>
    <w:p w14:paraId="6216C3AD" w14:textId="77777777" w:rsidR="00777D15" w:rsidRPr="00777D15" w:rsidRDefault="00777D15" w:rsidP="00777D15">
      <w:r w:rsidRPr="00777D15">
        <w:rPr>
          <w:u w:val="single"/>
        </w:rPr>
        <w:t>De voorzitter</w:t>
      </w:r>
      <w:r w:rsidRPr="00777D15">
        <w:t xml:space="preserve">: Het college speelt met een mond. Dus, of er nou wethouder staat. Die spreekt namens zijn mede collega-wethouders en ook nog namens de burgemeester. Dat zou je maar moeten doen de wethouder. </w:t>
      </w:r>
    </w:p>
    <w:p w14:paraId="1E5DB7C4" w14:textId="77777777" w:rsidR="00777D15" w:rsidRPr="00777D15" w:rsidRDefault="00777D15" w:rsidP="00777D15">
      <w:r w:rsidRPr="00777D15">
        <w:rPr>
          <w:u w:val="single"/>
        </w:rPr>
        <w:t>De heer Goetheer</w:t>
      </w:r>
      <w:r w:rsidRPr="00777D15">
        <w:t>: Daarom verwacht ik dat de wethouder die voor ons staat dan eigenlijk net iets harder zijn best doet om dit wel binnen te halen.</w:t>
      </w:r>
    </w:p>
    <w:p w14:paraId="0C5F8D9B" w14:textId="77777777" w:rsidR="00777D15" w:rsidRPr="00777D15" w:rsidRDefault="00777D15" w:rsidP="00777D15">
      <w:r w:rsidRPr="00777D15">
        <w:rPr>
          <w:u w:val="single"/>
        </w:rPr>
        <w:t>De heer De Haan</w:t>
      </w:r>
      <w:r w:rsidRPr="00777D15">
        <w:t>: Nou, sterker nog voorzitter, via u, het dorpenbeleid, dorpenteam wordt geïncorporeerd in het sociaal beleidskader. Dus, dat gaan we juist inderdaad verhevigt belangrijker nog maken in onze gemeente dan het nu al is. De functionaris ‘</w:t>
      </w:r>
      <w:r w:rsidRPr="00777D15">
        <w:rPr>
          <w:highlight w:val="yellow"/>
        </w:rPr>
        <w:t>…</w:t>
      </w:r>
      <w:r w:rsidRPr="00777D15">
        <w:t>’ te worden willen wij inzetten als gebiedsregisseurs die domein overstijgend bezig zijn. Dus, het is niet alleen maar op die zaterdagochtend je laten zien met een aantal inwoners om leuke dingen in de wijk te doen. Het wordt een heel belangrijk onderdeel van ons beleidskader. Dat is eigenlijk wat ik u mee kan geven mijnheer Goetheer. Inburgering eigenlijk een beetje hetzelfde verhaal. Inburgering verloopt in onze gemeente heel erg goed. Het Rijk financiert de eerste twee jaar via VluchtelingenWerk Nederland wanneer wij vluchtelingen in onze gemeente krijgen. Dus, daar worden we volledig voor gecompenseerd en na twee jaar komen mensen in onze verantwoordelijkheid worden opgenomen in de samenleving en dan komen ze terecht in het sociaal domein als dat nodig is, als ze zich melden, als ze zorg of hulp nodig hebben en dan maken ze onderdeel uit van de maatschappelijke agenda die we samen definiëren. Dus, daar hoeven geen extra middelen voor beschikbaar te worden gesteld voorzitter. Ik schakel door naar de partij van mijnheer Roosenschoon, D66. De motie over het isoleren. Nou, we hebben net de discussie over Omgevingswet achter de rug. Het college ontraadt de motie. Het is natuurlijk vanzelfsprekend dat we in de loop van ‘24 meer literatuur zullen krijgen, meer inzichten zullen krijgen, omdat dit natuurlijk onder de verantwoordelijkheid van de Rijksoverheid natuurlijk een wet is die een wereld zal laten zien. Dat is een totaal nieuwe manier van samenwerken. Dus, we gaan over een jaar ook evalueren.</w:t>
      </w:r>
    </w:p>
    <w:p w14:paraId="48C83E03" w14:textId="77777777" w:rsidR="00777D15" w:rsidRPr="00777D15" w:rsidRDefault="00777D15" w:rsidP="00777D15">
      <w:r w:rsidRPr="00777D15">
        <w:rPr>
          <w:u w:val="single"/>
        </w:rPr>
        <w:t>De heer Roosenschoon</w:t>
      </w:r>
      <w:r w:rsidRPr="00777D15">
        <w:t>: Voorzitter.</w:t>
      </w:r>
    </w:p>
    <w:p w14:paraId="44FFD69A" w14:textId="77777777" w:rsidR="00777D15" w:rsidRPr="00777D15" w:rsidRDefault="00777D15" w:rsidP="00777D15">
      <w:r w:rsidRPr="00777D15">
        <w:rPr>
          <w:u w:val="single"/>
        </w:rPr>
        <w:t>De voorzitter</w:t>
      </w:r>
      <w:r w:rsidRPr="00777D15">
        <w:t>: Mijnheer Roosenschoon.</w:t>
      </w:r>
    </w:p>
    <w:p w14:paraId="25D89FCC" w14:textId="77777777" w:rsidR="00777D15" w:rsidRPr="00777D15" w:rsidRDefault="00777D15" w:rsidP="00777D15">
      <w:r w:rsidRPr="00777D15">
        <w:rPr>
          <w:u w:val="single"/>
        </w:rPr>
        <w:t>De heer Roosenschoon</w:t>
      </w:r>
      <w:r w:rsidRPr="00777D15">
        <w:t>: De wethouder heeft een paar minuten geleden gezegd dat er gigantische achterstanden zijn bij de afdeling ruimtelijke ordening. We hebben de mogelijkheid bij de invoering van de Omgevingswet om bepaalde vrijstellingen te verlenen van omgevingsvergunning. Dat maakt ambtelijke capaciteit vrij. Dus, dat heeft ook tot nut dat we die achterstanden bij ruimtelijke ordening terugbrengen. Dus, ik begrijp niet waarom de wethouder deze motie op dit punt ontraadt.</w:t>
      </w:r>
    </w:p>
    <w:p w14:paraId="02772463" w14:textId="77777777" w:rsidR="00777D15" w:rsidRPr="00777D15" w:rsidRDefault="00777D15" w:rsidP="00777D15">
      <w:r w:rsidRPr="00777D15">
        <w:rPr>
          <w:u w:val="single"/>
        </w:rPr>
        <w:t>De heer De Haan</w:t>
      </w:r>
      <w:r w:rsidRPr="00777D15">
        <w:t xml:space="preserve">: Wij kunnen nog niet inschatten wat de behoefte in de samenleving is, voorzitter, op dit moment. Dus, dat willen we gewoon … Daar willen we ook niet op vooruit gaan lopen. We weten dus ook niet hoeveel ambtelijk capaciteit daarvoor nodig zou zijn om daarin te ondersteunen. We hebben nu net de regels daarvoor bepaald en daar willen we vooralsnog willen wij daaraan vasthouden. </w:t>
      </w:r>
    </w:p>
    <w:p w14:paraId="2FBBA42F" w14:textId="77777777" w:rsidR="00777D15" w:rsidRPr="00777D15" w:rsidRDefault="00777D15" w:rsidP="00777D15">
      <w:r w:rsidRPr="00777D15">
        <w:rPr>
          <w:u w:val="single"/>
        </w:rPr>
        <w:t>De heer Roosenschoon</w:t>
      </w:r>
      <w:r w:rsidRPr="00777D15">
        <w:t>: Volledig onbegrijpelijk maar goed.</w:t>
      </w:r>
    </w:p>
    <w:p w14:paraId="4C967E16" w14:textId="77777777" w:rsidR="00777D15" w:rsidRPr="00777D15" w:rsidRDefault="00777D15" w:rsidP="00777D15">
      <w:r w:rsidRPr="00777D15">
        <w:rPr>
          <w:u w:val="single"/>
        </w:rPr>
        <w:lastRenderedPageBreak/>
        <w:t>De heer De Haan</w:t>
      </w:r>
      <w:r w:rsidRPr="00777D15">
        <w:t>: Ten aanzien van, dan heb ik nog naar sportbeleid van dat heb ik net behandeld. Dat is ten aanzien van Groep Goetheer. Dan het organisatie herstelplan. Heb ik ook al, want voorzitter dat amendement wordt ontraden en dat geldt ook ten aanzien van het amendement A-vier, twaalf, rust in het sociaal domein. Nou, dat is inderdaad iets waar wij zeer aan toe zijn voorzitter. Vandaar ook dat wij daar hard aan werken om uw raad na tien jaar een actueel up-to-date sociaal beleidskader voor te houden waarin we met elkaar aan de lat staan om een efficiëntieslag te maken die ons in de kosten in de pas laat lopen met de zorgbehoeftes van de vraag.</w:t>
      </w:r>
    </w:p>
    <w:p w14:paraId="446FE8C2" w14:textId="77777777" w:rsidR="00777D15" w:rsidRPr="00777D15" w:rsidRDefault="00777D15" w:rsidP="00777D15">
      <w:r w:rsidRPr="00777D15">
        <w:rPr>
          <w:u w:val="single"/>
        </w:rPr>
        <w:t>De voorzitter</w:t>
      </w:r>
      <w:r w:rsidRPr="00777D15">
        <w:t>: Mevrouw Wind.</w:t>
      </w:r>
    </w:p>
    <w:p w14:paraId="1441415B" w14:textId="77777777" w:rsidR="00777D15" w:rsidRPr="00777D15" w:rsidRDefault="00777D15" w:rsidP="00777D15">
      <w:r w:rsidRPr="00777D15">
        <w:rPr>
          <w:u w:val="single"/>
        </w:rPr>
        <w:t>Mevrouw Wind</w:t>
      </w:r>
      <w:r w:rsidRPr="00777D15">
        <w:t>: Ja voorzitter, dat hebben we wel gelezen. De vraag is: er zou een plan komen wat we dan gaan doen. Dat plan is niet. Daarom is het amendement, we reserveren het totdat het plan wel is en daar willen we graag een antwoord op.</w:t>
      </w:r>
    </w:p>
    <w:p w14:paraId="26750299" w14:textId="77777777" w:rsidR="00777D15" w:rsidRPr="00777D15" w:rsidRDefault="00777D15" w:rsidP="00777D15">
      <w:r w:rsidRPr="00777D15">
        <w:rPr>
          <w:u w:val="single"/>
        </w:rPr>
        <w:t>De voorzitter</w:t>
      </w:r>
      <w:r w:rsidRPr="00777D15">
        <w:t>: De wethouder.</w:t>
      </w:r>
    </w:p>
    <w:p w14:paraId="71F16672" w14:textId="77777777" w:rsidR="00777D15" w:rsidRPr="00777D15" w:rsidRDefault="00777D15" w:rsidP="00777D15">
      <w:r w:rsidRPr="00777D15">
        <w:rPr>
          <w:u w:val="single"/>
        </w:rPr>
        <w:t>De heer De Haan</w:t>
      </w:r>
      <w:r w:rsidRPr="00777D15">
        <w:t>: Voorzitter, sociaal beleidskader is een maatschappelijke agenda die we samen met stakeholders gaan vormgeven en aan uw raad voorleggen, van waaruit in het voorjaar van ’24 beheersmaatregelen zullen volgen die vanaf ‘25 efficiëntie maatregelen en dus ook besparingen kunnen opleveren, terwijl het domein sterker wordt gemaakt.</w:t>
      </w:r>
    </w:p>
    <w:p w14:paraId="54F40C76" w14:textId="77777777" w:rsidR="00777D15" w:rsidRPr="00777D15" w:rsidRDefault="00777D15" w:rsidP="00777D15">
      <w:r w:rsidRPr="00777D15">
        <w:rPr>
          <w:u w:val="single"/>
        </w:rPr>
        <w:t>Mevrouw Wind</w:t>
      </w:r>
      <w:r w:rsidRPr="00777D15">
        <w:t xml:space="preserve">: Punt is dat er nu geld gevraagd wordt bij deze begroting. Om precies te zijn: twee punt vijf ton. Daar gaat het amendement over. Mag ik dan begrijpen dat dat niet nodig is? </w:t>
      </w:r>
    </w:p>
    <w:p w14:paraId="318EFE2F" w14:textId="77777777" w:rsidR="00777D15" w:rsidRPr="00777D15" w:rsidRDefault="00777D15" w:rsidP="00777D15">
      <w:r w:rsidRPr="00777D15">
        <w:rPr>
          <w:u w:val="single"/>
        </w:rPr>
        <w:t>De voorzitter</w:t>
      </w:r>
      <w:r w:rsidRPr="00777D15">
        <w:t>: De wethouder.</w:t>
      </w:r>
    </w:p>
    <w:p w14:paraId="55BA1974" w14:textId="77777777" w:rsidR="00777D15" w:rsidRPr="00777D15" w:rsidRDefault="00777D15" w:rsidP="00777D15">
      <w:r w:rsidRPr="00777D15">
        <w:rPr>
          <w:u w:val="single"/>
        </w:rPr>
        <w:t>De heer De Haan</w:t>
      </w:r>
      <w:r w:rsidRPr="00777D15">
        <w:t xml:space="preserve">: Voorzitter, dat is wel nodig, want voor langdurige voordelen die je met elkaar in de samenleving doet heb je soms kortdurende investeringen nodig en die korte termijn maatregelen die kosten soms extra geld of mensen en die willen we ter beschikking hebben. </w:t>
      </w:r>
    </w:p>
    <w:p w14:paraId="5F6F62D0" w14:textId="77777777" w:rsidR="00777D15" w:rsidRPr="00777D15" w:rsidRDefault="00777D15" w:rsidP="00777D15">
      <w:r w:rsidRPr="00777D15">
        <w:rPr>
          <w:u w:val="single"/>
        </w:rPr>
        <w:t>Mevrouw Wind</w:t>
      </w:r>
      <w:r w:rsidRPr="00777D15">
        <w:t>: En het plan zou er liggen. Het plan ligt er niet. Ik hou ook hierover op. Dank u wel voorzitter.</w:t>
      </w:r>
    </w:p>
    <w:p w14:paraId="4F2EA013" w14:textId="77777777" w:rsidR="00777D15" w:rsidRPr="00777D15" w:rsidRDefault="00777D15" w:rsidP="00777D15">
      <w:r w:rsidRPr="00777D15">
        <w:rPr>
          <w:u w:val="single"/>
        </w:rPr>
        <w:t>De heer De Haan</w:t>
      </w:r>
      <w:r w:rsidRPr="00777D15">
        <w:t>: Ik was aan het eind van mijn termijn voorzitter.</w:t>
      </w:r>
    </w:p>
    <w:p w14:paraId="4ABFE2ED" w14:textId="77777777" w:rsidR="00777D15" w:rsidRPr="00777D15" w:rsidRDefault="00777D15" w:rsidP="00777D15">
      <w:r w:rsidRPr="00777D15">
        <w:rPr>
          <w:u w:val="single"/>
        </w:rPr>
        <w:t>De voorzitter</w:t>
      </w:r>
      <w:r w:rsidRPr="00777D15">
        <w:t>: Ja, maar wel een opmerking. Als er een plan wordt aangekondigd wat er niet is en het college schat in dat we dat werk met zich meebrengt het komend jaar, moeten wij dat in de begroting opnemen. En, als dat plan komt en u vindt het niks, kunt u dan nog een mening erover geven, maar het kan niet zo zijn dat we zeggen alles is niet concreet en dergelijken. Dus, je kan niet … Je moet alles wat je inschat dat je nodig hebt, reëel kunt inschatten, hoor je in je begroting op te nemen. Dus, ik vind dat punt … Misschien zit er iets anders achter uw vraag, maar …</w:t>
      </w:r>
    </w:p>
    <w:p w14:paraId="3E7178C3" w14:textId="77777777" w:rsidR="00777D15" w:rsidRPr="00777D15" w:rsidRDefault="00777D15" w:rsidP="00777D15">
      <w:r w:rsidRPr="00777D15">
        <w:rPr>
          <w:u w:val="single"/>
        </w:rPr>
        <w:t>Mevrouw Wind</w:t>
      </w:r>
      <w:r w:rsidRPr="00777D15">
        <w:t xml:space="preserve">: Nee voorzitter, daar heeft u volkomen gelijk in. Alleen, er is een motie aangenomen in juli geloof ik waarin gezegd werd dat er nu een plan van aanpak zou liggen voor die tweeëneenhalve ton en die tweeënhalve ton zou dan uitgewerkt moeten worden voor een </w:t>
      </w:r>
      <w:r w:rsidRPr="00777D15">
        <w:rPr>
          <w:highlight w:val="yellow"/>
        </w:rPr>
        <w:t>breder</w:t>
      </w:r>
      <w:r w:rsidRPr="00777D15">
        <w:t xml:space="preserve">. Dus, met uw algemene punt ben ik het eens. In dit specifieke geval heb ik gelijk. Dank u wel. </w:t>
      </w:r>
    </w:p>
    <w:p w14:paraId="2232A270" w14:textId="77777777" w:rsidR="00777D15" w:rsidRPr="00777D15" w:rsidRDefault="00777D15" w:rsidP="00777D15">
      <w:r w:rsidRPr="00777D15">
        <w:rPr>
          <w:u w:val="single"/>
        </w:rPr>
        <w:t>De voorzitter</w:t>
      </w:r>
      <w:r w:rsidRPr="00777D15">
        <w:t xml:space="preserve">: Dat begin ik te betwijfelen, maar wij moeten ook een gesprek aan tafel hebben. Nou zit ik even … Vergeleken bij de andere dingen die we hebben besproken geen serieus probleem, maar wel het feit dat wij </w:t>
      </w:r>
      <w:r w:rsidRPr="00777D15">
        <w:lastRenderedPageBreak/>
        <w:t>zouden eerder aan tafel gaan, dat eten is nu warm aan het worden, het wordt overgaar of weet ik veel wat. Ik wil niet dat u er straks ziek van wordt. Het college is door de tijd heen, maar ik weet niet of dat kan dat we zeggen we gaan nu toch even eten, we gaan om halfacht door. Dan antwoord … Want, u kunt ook als u zegt college mag niet antwoorden in eerste termijn, dan komt wethouder Kruijt en kom ik ook niet meer aan bod. Dat zou kunnen. Maar, als we iets coulant zijn, dan maken we dat wel af. Maar, wilt u dat nu of gaan we nu eten en gaan we om half acht door en dan als het nodig is nog even schorsen voor het start van uw tweede termijn? U zegt zelf dat die waarschijnlijk mede door alle interrupties kort zal zijn, dus daar reken ik een beetje op. Ja, mevrouw Van Rijn.</w:t>
      </w:r>
    </w:p>
    <w:p w14:paraId="0B8E751D" w14:textId="77777777" w:rsidR="00777D15" w:rsidRPr="00777D15" w:rsidRDefault="00777D15" w:rsidP="00777D15">
      <w:r w:rsidRPr="00777D15">
        <w:rPr>
          <w:u w:val="single"/>
        </w:rPr>
        <w:t>Mevrouw Van Rijn</w:t>
      </w:r>
      <w:r w:rsidRPr="00777D15">
        <w:t>: Voorzitter, dank u wel voor uw voorstel. Het voorstel van mij en ik denk ook van mijn collega's. Ja, ook van hun. Nee voorzitter, het lijkt me handig … Volgens mij zijn er maar heel weinig, minder vragen gesteld aan u en aan wethouder Kruijt, dat we dat proberen voor zeven uur te doen en volgens mij hoeft in de tweede termijn op de vragen die openstaan het college eigenlijk helemaal niet meer te komen en dan kunnen wij met elkaar dat debat aan gaan, want ik ben zo benieuwd wat mijn collega's van alle plannen vinden. Dus, heeft het college na de pauze lekker rust. Dat lijkt me heerlijk voor hun. Dat lijkt me geweldig, maar prima om nu nog even door te gaan, maar ik hoor van u een verwachting en ik zie het als een toezegging dat er ook maar weinig interrupties zullen zijn naar wethouder Kruijt en naar mij. Dus, dat daar boffen wij mee. Maar, als ze nodig zijn dan krijgt u natuurlijk de gelegenheid. Wethouder Kruijt.</w:t>
      </w:r>
    </w:p>
    <w:p w14:paraId="732F8584" w14:textId="77777777" w:rsidR="00777D15" w:rsidRPr="00777D15" w:rsidRDefault="00777D15" w:rsidP="00777D15">
      <w:r w:rsidRPr="00777D15">
        <w:rPr>
          <w:u w:val="single"/>
        </w:rPr>
        <w:t>Mevrouw Kruijt</w:t>
      </w:r>
      <w:r w:rsidRPr="00777D15">
        <w:t xml:space="preserve">: Ja, dank u wel voorzitter. Ik wil eigenlijk starten dat ik ontzettend teleurgesteld ben. En, ik ben heel erg teleurgesteld in de opmerkingen die mevrouw Van Rijn van het CDA heeft gesteld dat het college niet gepassioneerd is. Nou, dat kan ik me toch niet van mezelf voorstellen? Wat heb ik niet afgelopen jaar toch gedaan? We hebben de beheerplan in orde gemaakt. Die heeft u vastgesteld. Rioleringsplannen. Ik ben met onze twee honden nog een keertje in beeld geweest voor het lokale </w:t>
      </w:r>
      <w:r w:rsidRPr="00777D15">
        <w:rPr>
          <w:highlight w:val="yellow"/>
        </w:rPr>
        <w:t>sufferdje</w:t>
      </w:r>
      <w:r w:rsidRPr="00777D15">
        <w:t>, het voedselbos gestart et cetera. Nou, die niet gepassioneerd zijn dat herken ik in ieder geval niet. Goed, dan gaan we even naar het serieuze gedeelte over.</w:t>
      </w:r>
    </w:p>
    <w:p w14:paraId="01220AB3" w14:textId="77777777" w:rsidR="00777D15" w:rsidRPr="00777D15" w:rsidRDefault="00777D15" w:rsidP="00777D15">
      <w:r w:rsidRPr="00777D15">
        <w:rPr>
          <w:u w:val="single"/>
        </w:rPr>
        <w:t>De voorzitter</w:t>
      </w:r>
      <w:r w:rsidRPr="00777D15">
        <w:t>: Mijnheer Goetheer.</w:t>
      </w:r>
    </w:p>
    <w:p w14:paraId="12011E51" w14:textId="77777777" w:rsidR="00777D15" w:rsidRPr="00777D15" w:rsidRDefault="00777D15" w:rsidP="00777D15">
      <w:r w:rsidRPr="00777D15">
        <w:rPr>
          <w:u w:val="single"/>
        </w:rPr>
        <w:t>De heer Goetheer</w:t>
      </w:r>
      <w:r w:rsidRPr="00777D15">
        <w:t>: Hoe denkt de wet… Dank u wel voorzitter. Joe denkt de wethouder dat recreatieondernemers in onze gemeente daarover denken?</w:t>
      </w:r>
    </w:p>
    <w:p w14:paraId="4FF4C020" w14:textId="77777777" w:rsidR="00777D15" w:rsidRPr="00777D15" w:rsidRDefault="00777D15" w:rsidP="00777D15">
      <w:r w:rsidRPr="00777D15">
        <w:rPr>
          <w:u w:val="single"/>
        </w:rPr>
        <w:t>De voorzitter</w:t>
      </w:r>
      <w:r w:rsidRPr="00777D15">
        <w:t xml:space="preserve">: De wethouder, maar ik neem aan dat ze op dat onderwerp sowieso nog in de beantwoording terugkomt. Ga uw gang. </w:t>
      </w:r>
    </w:p>
    <w:p w14:paraId="7B7B6187" w14:textId="77777777" w:rsidR="00777D15" w:rsidRPr="00777D15" w:rsidRDefault="00777D15" w:rsidP="00777D15">
      <w:r w:rsidRPr="00777D15">
        <w:rPr>
          <w:u w:val="single"/>
        </w:rPr>
        <w:t>Mevrouw Kruijt</w:t>
      </w:r>
      <w:r w:rsidRPr="00777D15">
        <w:t xml:space="preserve">: Die denken er ongetwijfeld genuanceerd over. Ik denk ook dat dat meteen een mooi bruggetje is om even het algemene verhaal over de toeristen en laten we zeggen over de recreatieondernemers met u te delen. Ik wil hem eigenlijk in zeg maar vier stukjes opdelen. Dat is om te beginnen de samenwerking de afstemming met recreatieondernemers. Ik denk dat je rustig kunt stellen dat de recreatieondernemers teleurgesteld zijn. Wij zijn het eigenlijk ook wel een klein beetje in hoe de afstemming en de samenwerking het afgelopen jaar gelopen is. Dat had echt veel, vel beter moeten gaan en ik vind het oprecht heel erg vervelend en laat ik gewoon zeggen mea culpa. We gaan ook heel graag met de recreatieondernemers opnieuw in gesprek om dit inderdaad weer opnieuw en veel beter te gaan aanpakken. Ons waarnemend burgemeester neemt hierop graag samen met het college aan deel en wij vinden dat deze gesprekken op hele korte termijn moeten plaatsvinden. Die staan voor over twee weken. Maar, we gaan echt proberen om ze heel snel na het college van volgende week al toch te laten gebeuren. Dus, ik hoop dat het allemaal gaat uitwerken. Dan een tweede deel. Dat gaat over de beeldvorming en de inzet die de gemeente </w:t>
      </w:r>
      <w:r w:rsidRPr="00777D15">
        <w:lastRenderedPageBreak/>
        <w:t>doet voor het aantrekken en ontvangen van toeristen en forensen. Ja, wij maken jaarlijks echt heel erg veel kosten en we zetten ons echt in om de recreanten onze kant op te trekken. Beheer en onderhoud zijn grote posten waar geld in gaat. De plassenschappen denk ik ook als voorbeeld. We moeten wandelpaden aanleggen, we doen allerlei onderzoek om het hier nog aantrekkelijker te maken. En ja, ik vergeet bijvoorbeeld even voor het gemak nog maar baggeren waardoor je ziet dat de plassen er veel beter bij liggen. De waterkwaliteit in de plassen is een ding waar we energie en tijd in steken. We zijn bezig met handhaving en toezicht van de plassen en dan heb ik het nog even niet over de rest van ons buitengebied, waar we ook de nodige investering in doen. Dus, je ziet het misschien wel niet direct terug, maar onze kosten zijn echt enorm. De nuance is dat onze inzet gewoon misschien ook wel zichtbaarder gemaakt moet worden. Dat we er meer over moeten communiceren. Dus ja, we begrijpen dat de ondernemers er een beetje zo naar kijken, maar tegelijkertijd denk ik: er gebeurt heel veel. Dan het derde onderdeel. Dat is de opdracht van de raad. Een eerlijke verdeling van de lasten voor het financieel herstel. U heeft in het herstelplan in juli gezegd dat er een half miljoen structureel voor 2024 moet worden gevonden in de recreatie en toeristen hoek. Dat bedrag gaat oplopen naar de komende jaren. Betekent ook dat u ons gewoon een taak heeft opgelegd van zoek dat geld bij elkaar. Wij hebben gezegd dat van uitgangspunt is dat we dat zo eerlijk mogelijk verdelen over de inwoners, ondernemers en de gebruikers van het gebied. Dat zijn dus inderdaad toeristen die daaraan zullen moeten bijdragen. Dat vinden we een reëel verhaal. Je kunt gebruikers van een gebied die zul je mee moeten laten doen aan datgene wat wij aan onderhoud nodig hebben en aan kosten maken. Als toeristen en forensen minder zouden hoeven bij te dragen, dan komen die lasten wel natuurlijk bij onze inwoners zelf terecht, want dan zitten we met een gat en dat moet gewoon gevuld worden. Dan hebben we het even over de uitvoerbaarheid van de financiële opgave voor het komende jaar. Ondernemers hebben aangegeven dat ze niet meer willen meewerken met ons aan de huidige wijze van inning van al die heffingen die zij voor ons doen tot nu toe. Dat vinden we echt ontzettend jammer als college. We willen dan ook in het gesprek wat we op korte termijn met ze hopen te hebben dit onderwerp echt met hen bespreken. Wij hebben die financiële taakstelling gekregen en als ondernemers inderdaad niet met ons willen meewerken, moeten we op een andere manier proberen die inning te gaan regelen en binnen te krijgen. Er is inderdaad een andere wijze van innen, maar die geeft zowel voor de gemeente, maar ook voor ondernemers zelf heel veel extra administratieve druk. Daar zit volgens mij niemand op te wachten. Dus, vandaar het gesprek met elkaar aangaan om te kijken of we toch elkaar kunnen vinden. We gaan u natuurlijk gewoon via de bekende planning en controlcyclus informeren over hoe de voortgang is voor het komende jaar en eventueel gaan we dat in RIB’s doen. Even wat het algemene verhaal betreft.</w:t>
      </w:r>
    </w:p>
    <w:p w14:paraId="47596EBB" w14:textId="77777777" w:rsidR="00777D15" w:rsidRPr="00777D15" w:rsidRDefault="00777D15" w:rsidP="00777D15">
      <w:r w:rsidRPr="00777D15">
        <w:rPr>
          <w:u w:val="single"/>
        </w:rPr>
        <w:t>De heer De Kruijff</w:t>
      </w:r>
      <w:r w:rsidRPr="00777D15">
        <w:t>: Voorzitter?</w:t>
      </w:r>
    </w:p>
    <w:p w14:paraId="4CF9CAFC" w14:textId="77777777" w:rsidR="00777D15" w:rsidRPr="00777D15" w:rsidRDefault="00777D15" w:rsidP="00777D15">
      <w:r w:rsidRPr="00777D15">
        <w:rPr>
          <w:u w:val="single"/>
        </w:rPr>
        <w:t>De voorzitter</w:t>
      </w:r>
      <w:r w:rsidRPr="00777D15">
        <w:t>: De heer De Kruijff.</w:t>
      </w:r>
    </w:p>
    <w:p w14:paraId="25ECF13A" w14:textId="77777777" w:rsidR="00777D15" w:rsidRPr="00777D15" w:rsidRDefault="00777D15" w:rsidP="00777D15">
      <w:r w:rsidRPr="00777D15">
        <w:rPr>
          <w:u w:val="single"/>
        </w:rPr>
        <w:t>De heer De Kruijff</w:t>
      </w:r>
      <w:r w:rsidRPr="00777D15">
        <w:t>: Even een vraag aan de wethouder. Dank voor de uitleg. Ik zou ook natuurlijk even de oproep willen doen dat het dialoog sluiten nooit een goed idee is, dus ik roep de sector en het college ook zeker op om met elkaar in gesprek te blijven. Kijk, in december worden die belastingtarieven vastgesteld. Ja, we hebben vanavond de begrotingsbehandeling, maar in december worden die belastingtarieven vastgesteld. Nou staat dat gesprek volgens mij, of daar nou op wordt ingegaan of niet, staat volgens mij op 21 november gepland. Dacht ik gelezen te hebben. Als dat niet zo is … Om en nabij 21 november. Mijn vraag aan het college is: zouden we niet dat gesprek toch iets eerder, zodat er nog meer ruimte is ook voor de sector om eventueel nog te kunnen reageren op het gesprek wat dan zou moeten plaatsvinden? Of het eerder kan, dat is mijn vraag.</w:t>
      </w:r>
    </w:p>
    <w:p w14:paraId="0DEF0315" w14:textId="77777777" w:rsidR="00777D15" w:rsidRPr="00777D15" w:rsidRDefault="00777D15" w:rsidP="00777D15">
      <w:r w:rsidRPr="00777D15">
        <w:rPr>
          <w:u w:val="single"/>
        </w:rPr>
        <w:lastRenderedPageBreak/>
        <w:t>De voorzitter</w:t>
      </w:r>
      <w:r w:rsidRPr="00777D15">
        <w:t>: De wethouder.</w:t>
      </w:r>
    </w:p>
    <w:p w14:paraId="2555FB45" w14:textId="77777777" w:rsidR="00777D15" w:rsidRPr="00777D15" w:rsidRDefault="00777D15" w:rsidP="00777D15">
      <w:r w:rsidRPr="00777D15">
        <w:rPr>
          <w:u w:val="single"/>
        </w:rPr>
        <w:t>Mevrouw Kruijt</w:t>
      </w:r>
      <w:r w:rsidRPr="00777D15">
        <w:t xml:space="preserve">: Dat klopt, er staat 21 november, maar we gaan inderdaad proberen om hem direct na volgende week dinsdag al met elkaar te houden. Omdat, er meer tijd is. Ja. Goed. Dan ga ik even kijken naar de … Ja, we hebben geen, althans, ik heb geen amendementen. Wel een aantal moties en een van de moties is die van de groene dorpen. Even kijken. Daarin wordt ons gevraagd een inventarisatie uit te voeren van beeldbepalende en belangwekkende bomen en wild bepalende groenstructuren met een onbebouwde oppervlakte van vijfhonderd vierkante meter. En, voor de inventarisatie ook een beroep te doen op input en expertise van onze inwoners. Nou, dit is een motie die op zichzelf misschien heel sympathiek klinkt, maar toch ontraden vanwege het feit dat dat heel veel extra capaciteit gaat vragen terwijl u op 2 november met elkaar de beleidsplannen voor de OIR een beheerplan heeft vastgesteld. Toen al waren de twijfels bij de raad van gaan we dat überhaupt wel redden met elkaar en dan vind ik het eigenlijk niet helemaal handig als we onze ambitie nog weer gaan uitbreiden met ook dit onderdeel. Met andere woorden, laten we de focus leggen op datgene wat we met elkaar hebben vastgesteld en de andere dingen komen hopelijk op wat langere termijn. </w:t>
      </w:r>
    </w:p>
    <w:p w14:paraId="6E955A35" w14:textId="77777777" w:rsidR="00777D15" w:rsidRPr="00777D15" w:rsidRDefault="00777D15" w:rsidP="00777D15">
      <w:r w:rsidRPr="00777D15">
        <w:rPr>
          <w:u w:val="single"/>
        </w:rPr>
        <w:t>De heer Roosenschoon</w:t>
      </w:r>
      <w:r w:rsidRPr="00777D15">
        <w:t>: Voorzitter, er was sprake van bescherm ‘</w:t>
      </w:r>
      <w:r w:rsidRPr="00777D15">
        <w:rPr>
          <w:highlight w:val="yellow"/>
        </w:rPr>
        <w:t>…</w:t>
      </w:r>
      <w:r w:rsidRPr="00777D15">
        <w:t>’ openbaar groen en bomen op openbaar terrein. Deze motie gaat niet over openbaar terrein. Het is inderdaad een aanvulling. Zoals u heeft kunnen zien heb ik er ook geen tijd bij gezet, dus ik laat het aan u om te organiseren wanneer dat eventueel zou kunnen. Maar, houd het wel in de aandacht, want het moet wel gebeuren voordat we gaan fuseren.</w:t>
      </w:r>
    </w:p>
    <w:p w14:paraId="72B2A2C7" w14:textId="77777777" w:rsidR="00777D15" w:rsidRPr="00777D15" w:rsidRDefault="00777D15" w:rsidP="00777D15">
      <w:r w:rsidRPr="00777D15">
        <w:rPr>
          <w:u w:val="single"/>
        </w:rPr>
        <w:t>Mevrouw Kruijt</w:t>
      </w:r>
      <w:r w:rsidRPr="00777D15">
        <w:t xml:space="preserve">: Dat houden we inderdaad in de aandacht. Ja. Dan de motie nummer vier. Dat gaat over water, warmte en welzijn in Wijdemeren. Moet hem er even bij pakken. Ja. Daar staat dat het college in contact moet treden met gespecialiseerde partijen waaronder wetenschappelijke instanties en energiebedrijven om de technische, ecologische en financiële potentie van Aquathermie in Wijdemeren in kaart te brengen. Te onderzoeken of en zo ja welke financieringsmogelijkheden of subsidies hiervoor beschikbaar zijn en bij positieve uitkomst van deze onderzoeken te bepalen welk exploitatiemodel het meest rendabel lijkt te zijn voor Hilversum in de toekomstige wijkuitvoeringsplannen. Nou, dan kan ik u eigenlijk wel goed nieuws melden. Zei ik Hilversum? Nou, dat heeft dan, excuus. Dat heeft dan nog te maken met mijn vorige werkkring. Ja, waar het hart van vol is. </w:t>
      </w:r>
    </w:p>
    <w:p w14:paraId="4A1BB27D" w14:textId="77777777" w:rsidR="00777D15" w:rsidRPr="00777D15" w:rsidRDefault="00777D15" w:rsidP="00777D15">
      <w:r w:rsidRPr="00777D15">
        <w:rPr>
          <w:u w:val="single"/>
        </w:rPr>
        <w:t>De heer Roosenschoon</w:t>
      </w:r>
      <w:r w:rsidRPr="00777D15">
        <w:t>: Dat belooft veel wethouder.</w:t>
      </w:r>
    </w:p>
    <w:p w14:paraId="239B4B8A" w14:textId="77777777" w:rsidR="00777D15" w:rsidRPr="00777D15" w:rsidRDefault="00777D15" w:rsidP="00777D15">
      <w:r w:rsidRPr="00777D15">
        <w:rPr>
          <w:u w:val="single"/>
        </w:rPr>
        <w:t>Mevrouw Kruijt</w:t>
      </w:r>
      <w:r w:rsidRPr="00777D15">
        <w:t xml:space="preserve">: Nee, want ik zit niet direct aan tafel voor de gesprekken. Maakt u zich vooral geen zorgen. Ik ken nog iemand die wat in Hilversum heeft gedaan. </w:t>
      </w:r>
    </w:p>
    <w:p w14:paraId="17ADB6B7" w14:textId="77777777" w:rsidR="00777D15" w:rsidRPr="00777D15" w:rsidRDefault="00777D15" w:rsidP="00777D15">
      <w:r w:rsidRPr="00777D15">
        <w:rPr>
          <w:u w:val="single"/>
        </w:rPr>
        <w:t>De voorzitter</w:t>
      </w:r>
      <w:r w:rsidRPr="00777D15">
        <w:t>: Maar ik heb me nog niet versproken, maar het zou me zo maar kunnen dat ik opeens zeg Hoeksche Waard in plaats van Wijdemeren of Zoetermeer of Voorschoten of Hilversum of Wassenaar. Dus … Maar, tot nu toe ging het goed. Maar, ik ben gewaarschuwd. Gaat u verder.</w:t>
      </w:r>
    </w:p>
    <w:p w14:paraId="7E474C30" w14:textId="77777777" w:rsidR="00777D15" w:rsidRPr="00777D15" w:rsidRDefault="00777D15" w:rsidP="00777D15">
      <w:r w:rsidRPr="00777D15">
        <w:rPr>
          <w:u w:val="single"/>
        </w:rPr>
        <w:t>Mevrouw Kruijt</w:t>
      </w:r>
      <w:r w:rsidRPr="00777D15">
        <w:t xml:space="preserve">: Ja, dank u wel. In december ‘21 is de transitievisie Warmte vastgesteld door uw Raad en de organisatie heeft daaraan uitvoering gegeven. Dat wil zeggen, daar zijn we dus heel druk mee bezig. Een onderdeel daarvan is de potentie voor aquathermie in kaart brengen. Dat is gebeurd. Samen met het Waterschap Amstel, Gooi en Vecht, adviesbureaus et cetera en energiecoöperatie Wijdemeren. In de transitievisie is opgenomen dat we wanneer er een warmtenet haalbaar lijkt, deze verder wordt uitgewerkt om te komen tot een wijkuitvoeringsplan. Eigenlijk een beetje het verhaal wat u ook al heeft geschetst in de motie en het bepalen van een exploitatiemodel voor een warmtenet is daar een onlosmakelijk onderdeel van. De visie is opgenomen dat we voor 2026 starten met een wijkuitvoeringsprogramma. Met andere woorden, </w:t>
      </w:r>
      <w:r w:rsidRPr="00777D15">
        <w:lastRenderedPageBreak/>
        <w:t>geef ons nog heel even de tijd. Er wordt heel hard aan gewerkt en we komen erop terug op het moment dat we een duidelijker beeld hebben gaat het wel gaat het niet en wat zijn de kosten daarvan?</w:t>
      </w:r>
    </w:p>
    <w:p w14:paraId="1042D91B" w14:textId="77777777" w:rsidR="00777D15" w:rsidRPr="00777D15" w:rsidRDefault="00777D15" w:rsidP="00777D15">
      <w:r w:rsidRPr="00777D15">
        <w:rPr>
          <w:u w:val="single"/>
        </w:rPr>
        <w:t>De heer Roosenschoon</w:t>
      </w:r>
      <w:r w:rsidRPr="00777D15">
        <w:t>: ‘</w:t>
      </w:r>
      <w:r w:rsidRPr="00777D15">
        <w:rPr>
          <w:highlight w:val="yellow"/>
        </w:rPr>
        <w:t>…</w:t>
      </w:r>
      <w:r w:rsidRPr="00777D15">
        <w:t xml:space="preserve">’ nog een aanvullende opmerking. </w:t>
      </w:r>
    </w:p>
    <w:p w14:paraId="6F8FAA76" w14:textId="77777777" w:rsidR="00777D15" w:rsidRPr="00777D15" w:rsidRDefault="00777D15" w:rsidP="00777D15">
      <w:r w:rsidRPr="00777D15">
        <w:rPr>
          <w:u w:val="single"/>
        </w:rPr>
        <w:t>De voorzitter</w:t>
      </w:r>
      <w:r w:rsidRPr="00777D15">
        <w:t>: Ja, ga uw gang.</w:t>
      </w:r>
    </w:p>
    <w:p w14:paraId="758B5FE8" w14:textId="77777777" w:rsidR="00777D15" w:rsidRPr="00777D15" w:rsidRDefault="00777D15" w:rsidP="00777D15">
      <w:r w:rsidRPr="00777D15">
        <w:rPr>
          <w:u w:val="single"/>
        </w:rPr>
        <w:t>De heer Roosenschoon</w:t>
      </w:r>
      <w:r w:rsidRPr="00777D15">
        <w:t>: Ik heb het hier in deze motie uitdrukkelijk over oppervlaktewater en aquathermie over oppervlaktewater, wat een andere vorm is. Je hebt meerdere vormen daarvan. Dus, mag ik daaruit opmaken dat u deze motie niet ontraadt?</w:t>
      </w:r>
    </w:p>
    <w:p w14:paraId="7EEB4EF9" w14:textId="77777777" w:rsidR="00777D15" w:rsidRPr="00777D15" w:rsidRDefault="00777D15" w:rsidP="00777D15">
      <w:r w:rsidRPr="00777D15">
        <w:rPr>
          <w:u w:val="single"/>
        </w:rPr>
        <w:t>De voorzitter</w:t>
      </w:r>
      <w:r w:rsidRPr="00777D15">
        <w:t>: Wethouder.</w:t>
      </w:r>
    </w:p>
    <w:p w14:paraId="2441A4DD" w14:textId="77777777" w:rsidR="00777D15" w:rsidRPr="00777D15" w:rsidRDefault="00777D15" w:rsidP="00777D15">
      <w:r w:rsidRPr="00777D15">
        <w:rPr>
          <w:u w:val="single"/>
        </w:rPr>
        <w:t>Mevrouw Kruijt</w:t>
      </w:r>
      <w:r w:rsidRPr="00777D15">
        <w:t>: Hij wordt wel ontraden op dit moment.</w:t>
      </w:r>
    </w:p>
    <w:p w14:paraId="055E7640" w14:textId="77777777" w:rsidR="00777D15" w:rsidRPr="00777D15" w:rsidRDefault="00777D15" w:rsidP="00777D15">
      <w:r w:rsidRPr="00777D15">
        <w:rPr>
          <w:u w:val="single"/>
        </w:rPr>
        <w:t>De heer Roosenschoon</w:t>
      </w:r>
      <w:r w:rsidRPr="00777D15">
        <w:t>: Mag ik ook vragen waarom wethouder?</w:t>
      </w:r>
    </w:p>
    <w:p w14:paraId="13EB1F10" w14:textId="77777777" w:rsidR="00777D15" w:rsidRPr="00777D15" w:rsidRDefault="00777D15" w:rsidP="00777D15">
      <w:r w:rsidRPr="00777D15">
        <w:rPr>
          <w:u w:val="single"/>
        </w:rPr>
        <w:t>Mevrouw Kruijt</w:t>
      </w:r>
      <w:r w:rsidRPr="00777D15">
        <w:t xml:space="preserve">: Omdat we er al heel druk mee bezig zijn. </w:t>
      </w:r>
    </w:p>
    <w:p w14:paraId="3E1369ED" w14:textId="77777777" w:rsidR="00777D15" w:rsidRPr="00777D15" w:rsidRDefault="00777D15" w:rsidP="00777D15">
      <w:r w:rsidRPr="00777D15">
        <w:rPr>
          <w:u w:val="single"/>
        </w:rPr>
        <w:t>De heer Roosenschoon</w:t>
      </w:r>
      <w:r w:rsidRPr="00777D15">
        <w:t xml:space="preserve">: Duidelijk niet, want ik heb het over oppervlaktewater. Dit onderzoek niet. </w:t>
      </w:r>
    </w:p>
    <w:p w14:paraId="09D37D05" w14:textId="77777777" w:rsidR="00777D15" w:rsidRPr="00777D15" w:rsidRDefault="00777D15" w:rsidP="00777D15">
      <w:r w:rsidRPr="00777D15">
        <w:rPr>
          <w:u w:val="single"/>
        </w:rPr>
        <w:t>Mevrouw Kruijt</w:t>
      </w:r>
      <w:r w:rsidRPr="00777D15">
        <w:t>: Wij hebben meerdere onderzoeken gedaan. Volgens mij is het meer dan alleen een RWZI. Maar, we komen er in de tweede termijn op terug. Dan vraag ik het even na.</w:t>
      </w:r>
    </w:p>
    <w:p w14:paraId="116FED14" w14:textId="77777777" w:rsidR="00777D15" w:rsidRPr="00777D15" w:rsidRDefault="00777D15" w:rsidP="00777D15">
      <w:r w:rsidRPr="00777D15">
        <w:rPr>
          <w:u w:val="single"/>
        </w:rPr>
        <w:t>De voorzitter</w:t>
      </w:r>
      <w:r w:rsidRPr="00777D15">
        <w:t xml:space="preserve">: Dan wil vragen of mijnheer </w:t>
      </w:r>
      <w:r w:rsidRPr="00777D15">
        <w:rPr>
          <w:highlight w:val="yellow"/>
        </w:rPr>
        <w:t>Nieuwenhuis</w:t>
      </w:r>
      <w:r w:rsidRPr="00777D15">
        <w:t xml:space="preserve"> even … De wethouder was klaar? </w:t>
      </w:r>
    </w:p>
    <w:p w14:paraId="0DE6DDF4" w14:textId="77777777" w:rsidR="00777D15" w:rsidRPr="00777D15" w:rsidRDefault="00777D15" w:rsidP="00777D15">
      <w:r w:rsidRPr="00777D15">
        <w:rPr>
          <w:u w:val="single"/>
        </w:rPr>
        <w:t>Mevrouw Kruijt</w:t>
      </w:r>
      <w:r w:rsidRPr="00777D15">
        <w:t>: Nee, ik heb nog twee …</w:t>
      </w:r>
    </w:p>
    <w:p w14:paraId="6CDD8A44" w14:textId="77777777" w:rsidR="00777D15" w:rsidRPr="00777D15" w:rsidRDefault="00777D15" w:rsidP="00777D15">
      <w:r w:rsidRPr="00777D15">
        <w:rPr>
          <w:u w:val="single"/>
        </w:rPr>
        <w:t>De voorzitter</w:t>
      </w:r>
      <w:r w:rsidRPr="00777D15">
        <w:t>: Sorry, gaat uw verder.</w:t>
      </w:r>
    </w:p>
    <w:p w14:paraId="0A0E4E7D" w14:textId="77777777" w:rsidR="00777D15" w:rsidRPr="00777D15" w:rsidRDefault="00777D15" w:rsidP="00777D15">
      <w:r w:rsidRPr="00777D15">
        <w:rPr>
          <w:u w:val="single"/>
        </w:rPr>
        <w:t>Mevrouw Kruijt</w:t>
      </w:r>
      <w:r w:rsidRPr="00777D15">
        <w:t xml:space="preserve">: Dat is de motie van soepfabriek naar woonboulevard. U stelt voor om zo snel mogelijk te starten met de verkoopprocedure voor het gemeentehuis door middel van sale and leasebackconstructie en waarbij contractueel bepaald wordt dat de toekomstige eigenaar het perceel uitsluitend kan gebruiken voor woningbouw, eventueel in combinatie met sociale voorzieningen van algemeen nut voor de gemeenschap. En, de netto-opbrengst aan te wenden voor investeringen in blijvende voorzieningen in dorpskernen. Die wil ik ontraden. Niet zozeer omdat ik het een slecht idee vind, maar gewoon omdat het de prematuur is. Als wij op dit moment deze plannen gaan uitwerken nemen wij een enorm schot voor de boeg heet dat. Dat is, denken wij, niet praktisch. We zitten hier misschien nog wel enige tijd en als wij dan inderdaad in die tijd dat wij met de sale and leasebackconstructie zitten, zou het wel eens kunnen betekenen dat we per saldo veel meer kwijt zijn aan het huren van deze locatie en dat alles wat waar wij ons nu al mee rijk rekenen, toch uiteindelijk blijkt een lege huls te zijn. Wij ontraden hem. </w:t>
      </w:r>
    </w:p>
    <w:p w14:paraId="61E5C795" w14:textId="77777777" w:rsidR="00777D15" w:rsidRPr="00777D15" w:rsidRDefault="00777D15" w:rsidP="00777D15">
      <w:r w:rsidRPr="00777D15">
        <w:rPr>
          <w:u w:val="single"/>
        </w:rPr>
        <w:t>De heer Roosenschoon</w:t>
      </w:r>
      <w:r w:rsidRPr="00777D15">
        <w:t xml:space="preserve">: Ik begrijp deze redenering niet goed, maar misschien horen we dat later. </w:t>
      </w:r>
    </w:p>
    <w:p w14:paraId="4726857B" w14:textId="77777777" w:rsidR="00777D15" w:rsidRPr="00777D15" w:rsidRDefault="00777D15" w:rsidP="00777D15">
      <w:r w:rsidRPr="00777D15">
        <w:rPr>
          <w:u w:val="single"/>
        </w:rPr>
        <w:t>Mevrouw Kruijt</w:t>
      </w:r>
      <w:r w:rsidRPr="00777D15">
        <w:t xml:space="preserve">: Dan is er nog een motie die betrekking heeft op mijn portefeuilles. Dat is die voor de toeristenbelasting, nummertje V-vier, negen of M-vier, negen. Ik pak hem er even bij. Dat gaat over dat u het college verzoekt zo spoedig mogelijk met de ondernemers in gesprek te gaan. Hij gaat over het verhogen toeristen- en forensenbelasting. Twee, in het gesprek het beschadigde vertrouwen te herstellen. Ik ben zeer </w:t>
      </w:r>
      <w:r w:rsidRPr="00777D15">
        <w:lastRenderedPageBreak/>
        <w:t xml:space="preserve">benieuwd wat u bij punt drie niet heeft ingevuld, maar het zou ook kunnen zijn dat het een missertje is van uw PC bij wijze van spreken, want bij nummer vier staat een nieuwe berekening voor de toeristenbelasting voor te leggen, punt vijf om samen met de ondernemers een gedragen systeem van toeristenbelasting te komen en zes de financiële gevolgen bij de tariefvaststelling kenbaar te maken. Hiervoor zelf een dekking te zoeken. Het is een keuze van het college, waarbij een eerdere motie is genegeerd. Voor punt een en twee, dus het spoedig in gesprek gaan met ondernemers en het beschadigde vertrouwen te herstellen. Ja, dat kan ik van harte omarmen en de overige delen van de motie zullen we ontraden. Juist omdat we dat gesprek willen aangaan en met hen zelf willen kijken van wat kunnen we voor elkaar betekenen, wat kunnen jullie voor ons doen, hoe kunnen we het samen oplossen opdat we wel die taakstelling die ons opgelegd is dat we die kunnen inboeken. Tot zover. </w:t>
      </w:r>
    </w:p>
    <w:p w14:paraId="2BDB9E2B" w14:textId="77777777" w:rsidR="00777D15" w:rsidRPr="00777D15" w:rsidRDefault="00777D15" w:rsidP="00777D15">
      <w:r w:rsidRPr="00777D15">
        <w:rPr>
          <w:u w:val="single"/>
        </w:rPr>
        <w:t>De voorzitter</w:t>
      </w:r>
      <w:r w:rsidRPr="00777D15">
        <w:t>: Dank u wel. Ja, mijnheer Heeren.</w:t>
      </w:r>
    </w:p>
    <w:p w14:paraId="234FB356" w14:textId="77777777" w:rsidR="00777D15" w:rsidRPr="00777D15" w:rsidRDefault="00777D15" w:rsidP="00777D15">
      <w:r w:rsidRPr="00777D15">
        <w:rPr>
          <w:u w:val="single"/>
        </w:rPr>
        <w:t>De heer Heeren</w:t>
      </w:r>
      <w:r w:rsidRPr="00777D15">
        <w:t xml:space="preserve">: Voorzitter, ik hoorde de wethouder aan het begin van haar betoog zeggen het lokale </w:t>
      </w:r>
      <w:r w:rsidRPr="00777D15">
        <w:rPr>
          <w:highlight w:val="yellow"/>
        </w:rPr>
        <w:t>sufferdje</w:t>
      </w:r>
      <w:r w:rsidRPr="00777D15">
        <w:t>. Zag ik een non-verbale reactie op en ik neem aan dat u niet bedoelde het Weekblad Wijdemeren of de WieWatWaar.</w:t>
      </w:r>
    </w:p>
    <w:p w14:paraId="439FAA4E" w14:textId="77777777" w:rsidR="00777D15" w:rsidRPr="00777D15" w:rsidRDefault="00777D15" w:rsidP="00777D15">
      <w:r w:rsidRPr="00777D15">
        <w:rPr>
          <w:u w:val="single"/>
        </w:rPr>
        <w:t>Mevrouw Kruijt</w:t>
      </w:r>
      <w:r w:rsidRPr="00777D15">
        <w:t>: Misschien moet ik wel zeggen het lokale sufferdje Kruijt, maar … Ik laat het daar even bij.</w:t>
      </w:r>
    </w:p>
    <w:p w14:paraId="5F5557CA" w14:textId="77777777" w:rsidR="00777D15" w:rsidRPr="00777D15" w:rsidRDefault="00777D15" w:rsidP="00777D15">
      <w:r w:rsidRPr="00777D15">
        <w:rPr>
          <w:u w:val="single"/>
        </w:rPr>
        <w:t>Mevrouw Van Rijn</w:t>
      </w:r>
      <w:r w:rsidRPr="00777D15">
        <w:t>: Voorzitter, er is nog een motie … Dank u wel. Er is nog een motie volgens mij voor wethouder Kruijt of misschien hoort hij wel bij wethouder Haan. Dat gaat over wonen op recreatieparken en bouwen het kan, dat zou bij alle twee kunnen, dus ik dacht misschien De Heer, maar die twee zijn nog niet geadviseerd.</w:t>
      </w:r>
    </w:p>
    <w:p w14:paraId="6815B7F9" w14:textId="77777777" w:rsidR="00777D15" w:rsidRPr="00777D15" w:rsidRDefault="00777D15" w:rsidP="00777D15">
      <w:r w:rsidRPr="00777D15">
        <w:rPr>
          <w:u w:val="single"/>
        </w:rPr>
        <w:t>De voorzitter</w:t>
      </w:r>
      <w:r w:rsidRPr="00777D15">
        <w:t>: Ja.</w:t>
      </w:r>
    </w:p>
    <w:p w14:paraId="243FB243" w14:textId="77777777" w:rsidR="00777D15" w:rsidRPr="00777D15" w:rsidRDefault="00777D15" w:rsidP="00777D15">
      <w:r w:rsidRPr="00777D15">
        <w:rPr>
          <w:u w:val="single"/>
        </w:rPr>
        <w:t>Mevrouw Kruijt</w:t>
      </w:r>
      <w:r w:rsidRPr="00777D15">
        <w:t xml:space="preserve">: Deze twee zijn inderdaad voor wethouder De Haan. Gaat over bouwen, ruimtelijke ordening, et cetera. Maar, ik ben er denk ik toch een vergeten. Die staat alleen niet op mijn papieren versie. Dat is de bomen herplant. Ja, van de heer Goetheer. Nou ja, ik wil in ieder geval even beantwoorden. Het is technisch niet mogelijk om honderd procent herplant te doen en dat heeft te maken met de beschikbare ruimte die er is vanwege de ondergrond die niet oké is omdat die ongeschikt is voor bomen planten of er liggen kabels en leidingen in of de ruimte aan de bovenzijde is onvoldoende, waardoor die honderd procent niet mogelijk is, maar de tachtig procent die wij opgenomen hebben in het beheerplan is wel uitvoerbaar. Dus, het is ontzettend jammer, maar het is in de praktijk niet mogelijk. Met andere woorden, we ontraden deze motie. </w:t>
      </w:r>
    </w:p>
    <w:p w14:paraId="3AA66FE9" w14:textId="77777777" w:rsidR="00777D15" w:rsidRPr="00777D15" w:rsidRDefault="00777D15" w:rsidP="00777D15">
      <w:r w:rsidRPr="00777D15">
        <w:rPr>
          <w:u w:val="single"/>
        </w:rPr>
        <w:t>De heer Goetheer</w:t>
      </w:r>
      <w:r w:rsidRPr="00777D15">
        <w:t>: Voorzitter? Ik heb best wel wat bijzondere antwoorden gehoord, maar deze die komt daar ook echt in. Laten we het daar in tweede termijn graag nog wel over hebben en dat het toch even, want waar een boom staat daar kan een boom terug. En, ik snap, soms verandert de ondergrond maar dan heb je natuurlijk nog een gebiedje ergens anders. Dus, nee, maar …</w:t>
      </w:r>
    </w:p>
    <w:p w14:paraId="1E2000A2" w14:textId="77777777" w:rsidR="00777D15" w:rsidRPr="00777D15" w:rsidRDefault="00777D15" w:rsidP="00777D15">
      <w:r w:rsidRPr="00777D15">
        <w:rPr>
          <w:u w:val="single"/>
        </w:rPr>
        <w:t>Mevrouw Kruijt</w:t>
      </w:r>
      <w:r w:rsidRPr="00777D15">
        <w:t xml:space="preserve">: Ik ben geen specialist op dit gebied. Als onze specialisten in huis zeggen van het is op deze manier, dan kan ik moeilijk zeggen van dat gaan we dus doen zoals wij zouden willen. Natuurlijk willen we graag honderd procent, maar als tachtig procent het maximaal haalbare is, dan vrees ik dat ik dat gewoon als antwoord moet geven. </w:t>
      </w:r>
    </w:p>
    <w:p w14:paraId="4CC5092A" w14:textId="77777777" w:rsidR="00777D15" w:rsidRPr="00777D15" w:rsidRDefault="00777D15" w:rsidP="00777D15">
      <w:r w:rsidRPr="00777D15">
        <w:rPr>
          <w:u w:val="single"/>
        </w:rPr>
        <w:t>De voorzitter</w:t>
      </w:r>
      <w:r w:rsidRPr="00777D15">
        <w:t xml:space="preserve">: Ik begrijp dat wethouder Haan is nog, want daar werd net op geduid, die is nog een antwoord schuldig. </w:t>
      </w:r>
    </w:p>
    <w:p w14:paraId="3DFD6095" w14:textId="77777777" w:rsidR="00777D15" w:rsidRPr="00777D15" w:rsidRDefault="00777D15" w:rsidP="00777D15">
      <w:r w:rsidRPr="00777D15">
        <w:rPr>
          <w:u w:val="single"/>
        </w:rPr>
        <w:lastRenderedPageBreak/>
        <w:t>De heer De Haan</w:t>
      </w:r>
      <w:r w:rsidRPr="00777D15">
        <w:t>: Dank u voorzitter. Ja, ik ben aan DorpsBelangen nog een antwoord verschuldigd op een motie die gaat over het gesprek over de inwerkingtreding van de Omgevingswet. Het gaat over de boerderij, de splitsing, de functiewijziging van worden dat meer dan twee wooneenheden. Op 10 januari heb ik een gesprek met gedeputeerde Beemsterboer. Die komt naar deze regio toe en daar zullen we dit gesprek ook gaan voeren. Op zichzelf is het een goed idee denk ik voorzitter, dus het college kan zich goed vinden in de oproep die hierin wordt gedaan. Ten aanzien van de recreatiepark, de bewoning daarvan, volgt het college het coalitieakkoord. Dat ontraadt permanente bebouwing op recreatiepark. Dus, daarin volgen wij de recreatiefunctie die is afgesproken en die willen we graag handhaven. Dan was er misschien nog een, maar deze twee heb ik zelf onthouden.</w:t>
      </w:r>
    </w:p>
    <w:p w14:paraId="3C6F032E" w14:textId="77777777" w:rsidR="00777D15" w:rsidRPr="00777D15" w:rsidRDefault="00777D15" w:rsidP="00777D15">
      <w:r w:rsidRPr="00777D15">
        <w:rPr>
          <w:u w:val="single"/>
        </w:rPr>
        <w:t>Mevrouw Van Rijn</w:t>
      </w:r>
      <w:r w:rsidRPr="00777D15">
        <w:t>: Ja voorzitter, al zeg ik het zelf, misschien wel de mooiste motie erbij zit, maar dat gaat over bouwen waar het kan. Dus, graag nog een advies van de wethouder.</w:t>
      </w:r>
    </w:p>
    <w:p w14:paraId="09D9C764" w14:textId="77777777" w:rsidR="00777D15" w:rsidRPr="00777D15" w:rsidRDefault="00777D15" w:rsidP="00777D15">
      <w:r w:rsidRPr="00777D15">
        <w:rPr>
          <w:u w:val="single"/>
        </w:rPr>
        <w:t>De heer De Haan</w:t>
      </w:r>
      <w:r w:rsidRPr="00777D15">
        <w:t>: Goed idee voorzitter, we gaan bouwen waar het kan. Goed idee van mevrouw … Ik heb … Ja voorzitter, het gekke is dat ik ben op de avond geweest in het Dillewijn. Toen heb ik mevrouw Van Rijn gelijk uitgenodigd: kom langs, leg die plannen aan ons voor, laten we het erover hebben, laten we inderdaad ook meteen onderzoeken wat ervoor nodig is. Op dit moment kan ik niet meer doen dan heel enthousiast uw voorstellen omarmen. Laten we zo snel mogelijk het gesprek ervoer voeren.</w:t>
      </w:r>
    </w:p>
    <w:p w14:paraId="02C30C57" w14:textId="77777777" w:rsidR="00777D15" w:rsidRPr="00777D15" w:rsidRDefault="00777D15" w:rsidP="00777D15">
      <w:r w:rsidRPr="00777D15">
        <w:rPr>
          <w:u w:val="single"/>
        </w:rPr>
        <w:t>Mevrouw Van Rijn</w:t>
      </w:r>
      <w:r w:rsidRPr="00777D15">
        <w:t>: Dus, uw advies is aan de raad om deze motie aan te nemen?</w:t>
      </w:r>
    </w:p>
    <w:p w14:paraId="0FBD2440" w14:textId="77777777" w:rsidR="00777D15" w:rsidRPr="00777D15" w:rsidRDefault="00777D15" w:rsidP="00777D15">
      <w:r w:rsidRPr="00777D15">
        <w:rPr>
          <w:u w:val="single"/>
        </w:rPr>
        <w:t>De heer De Haan</w:t>
      </w:r>
      <w:r w:rsidRPr="00777D15">
        <w:t>: Fantastisch, ja.</w:t>
      </w:r>
    </w:p>
    <w:p w14:paraId="66245908" w14:textId="77777777" w:rsidR="00777D15" w:rsidRPr="00777D15" w:rsidRDefault="00777D15" w:rsidP="00777D15">
      <w:r w:rsidRPr="00777D15">
        <w:rPr>
          <w:u w:val="single"/>
        </w:rPr>
        <w:t>Mevrouw Van Rijn</w:t>
      </w:r>
      <w:r w:rsidRPr="00777D15">
        <w:t xml:space="preserve">: Nou, geweldig. Blij mee. </w:t>
      </w:r>
    </w:p>
    <w:p w14:paraId="1B787814" w14:textId="77777777" w:rsidR="00777D15" w:rsidRPr="00777D15" w:rsidRDefault="00777D15" w:rsidP="00777D15">
      <w:r w:rsidRPr="00777D15">
        <w:rPr>
          <w:u w:val="single"/>
        </w:rPr>
        <w:t>De voorzitter</w:t>
      </w:r>
      <w:r w:rsidRPr="00777D15">
        <w:t xml:space="preserve">: Nou, dan durf ik bijna niet meer, maar ik had nog twee vragen. Geen moties en amendementen. Als ik mijnheer </w:t>
      </w:r>
      <w:r w:rsidRPr="00777D15">
        <w:rPr>
          <w:highlight w:val="yellow"/>
        </w:rPr>
        <w:t>Nieuwenhuis</w:t>
      </w:r>
      <w:r w:rsidRPr="00777D15">
        <w:t xml:space="preserve"> vraag of u even wil bewaken of er eventueel nog interrupties zijn. Het begon met mevrouw Rademaker, die mist de post toekomstperspectief. Wat wij gaan doen, u heeft dat besluit genomen, in principe we moeten starten met verkenning om te kijken of herindeling kan. 5 oktober heeft u breed gedragen raadsbesluit genomen. Wij werken nu aan het nog wat scherper maken van de uitgangspunten waarmee we de verkenningsgesprekken in kunnen gaan en een plan van aanpak nog eens even naar tijdsschema kijken. In het plan van aanpak komt ook participatie te staan en bij dat pakket gaan we u ook een voorstel doen. We proberen dat beperkt te houden, maar hoe het met de ondersteuning is. We hebben wel het voornemen om toch een extern begeleider erbij te houden, omdat wij niet alle expertise en ervaring zelf in huis hebben. Dat hele pakket, dat willen wij u op behoorlijk korte termijn laten toekomen. Dan gaan wij u ook vragen om een raadsvergadering uit te kunnen schrijven om een raadsvergadering te hebben. Niet pas in februari de reguliere, maar eerder omdat we eigenlijk het liefst in januari alle verkenningen willen starten. Maar, dat betekent dat we of in december besluit zouden moeten nemen, of meteen in de tweede weken na het reces in januari. We komen daar bij u op terug. De heer Goetheer had het nog over communicatie en dat zit bij mij in de portefeuille. Toch erg dat hij daar nog geen vertrouwen in heeft. Ik ben er recent in gaan duiken. Hebt met ons hele team, het zijn er vier, gesproken. Ik ben wel een beetje optimistisch dat we dat goed op de rails krijgen dat het nog een beetje beter kan en communicatie begint natuurlijk, en dat hebben we ons ook voorgenomen, allereerst heel goed luisteren waar is behoefte aan, wat hebben mensen nodig? En, dan moet je zorgen dat steeds de goede actuele informatie komt en dat je dan weer steeds de signalen blijft oppakken. Het woord vertrouwen, geachte leden van de raad, is een aantal keren genoemd. Ik vond de verwording wel leuk mevrouw Rademaker. Je gaat naar de supermarkt of naar de winkel en dan wordt gevraagd eerst af te rekenen en daarna kijk je wat ze dan zomaar in je boodschappenmandje stoppen. Ja, ik </w:t>
      </w:r>
      <w:r w:rsidRPr="00777D15">
        <w:lastRenderedPageBreak/>
        <w:t>heb het gevoel, ik vind hem echt heel leuk, ik heb het gevoel dat wel op het lijstje al staat je moet zoveel aan zuivelproducten meenemen en een paar maaltijden. Dus, het is geen blanco check, maar het is nog niet allemaal echt precies uitgewerkt. Daar heeft u een punt en daar moet u ook een beetje vertrouwen in ons hebben en ik denk ook dat we best vertrouwen mogen vragen op een verantwoorde manier. Want, er is hier hard gewerkt, er is een financieel herstelplan, er is een organisatie herstelplan. We zijn druk gestart met elkaar met de reparaties die nodig zijn. We proberen het achterstallig en groot onderhoud allemaal aan te pakken. Maar, dat is er heel behoorlijk en ja, daar hebben we goede voornemens. Daar is hard aan gewerkt, maar het kan alleen op basis van vertrouwen. Want wat een van de wethouders ook zei, ja, je kan de goede plannen hebben, maar het waarmaken, het realiseren, dat komt daarna. Dan, en daar kom ik zo nog even kort op terug. De heer Goetheer hier zei nog: ja, de RIB van gisteren, hij zei: ja, dat is een beetje ‘</w:t>
      </w:r>
      <w:r w:rsidRPr="00777D15">
        <w:rPr>
          <w:highlight w:val="yellow"/>
        </w:rPr>
        <w:t>…</w:t>
      </w:r>
      <w:r w:rsidRPr="00777D15">
        <w:t xml:space="preserve">’, dan kunnen we niet reageren. Daar neem ik een beetje afstand van. Ik begrijp wel dat u dat het kort voor deze vergadering is, maar gegevens van de Najaarsnota die wij nodig hadden, die zijn deels afgelopen week, eind vorige week naar ons toegekomen. Wij hebben dinsdag in het college voor het eerst er met elkaar over kunnen praten. Toen waren een aantal bedragen nog niet concreet. Hebben we een aantal aanvullende zaken opgevraagd, gezegd: reken uit. Maar, wij hebben gezegd het is voor de vergadering in december, maar wij zetten alles op alles om hem als niet dinsdag, dan uiterlijk woensdag naar u te sturen. Omdat wij vonden echt u hebt recht op die informatie. Wij moeten u actief informeren juist nog voor deze vergadering hoewel de effecten die met name wat je daar ziet die kunnen we nog prima met elkaar verwerken. Dus, ik vind dat we het in dit geval echt supersnel hebben gedaan. Gisteren pas hadden wij de laatste puzzelstukjes. Toen hebben we heel snel een RIB, er was al een stuk RIB geschreven, hebben we heel snel hem afgerond. Ook nog mandaat gegeven aan de wethouder Financiën. Het liefst hadden we allemaal alles op het laatste, maar er was gewoon geen tijd meer. Wij wilden u snel informeren. Ik vind dat we dat echt heel goed en snel voortvarend hebben gedaan. En tot slot, wil ik eigenlijk heel veel mensen bedanken. Want, ik vind dat in deze gemeente, die zoveel achterstanden had, waar allerlei problemen waren, dat als je ziet dat we het inzicht in de financiën nu hebben, dat we de herstelplannen hebben, dat we een, ieder geval voor de eerstkomende jaren, een sluitende begroting hebben. Dat gaat niet vanzelf. Dus, ik vind onze medewerkers, ze zitten in beperkte mate hier en helaas kan ik niet zeggen onze tweehonderd medewerkers. We hebben vacatures maar, wel al die medewerkers die er wel zijn die loyaal zijn gebleven of die ook hebben gezegd nou die gemeente heeft het moeilijk, maar gave uitdaging, ik ga daar werken. Ik wil die medewerkers ontzettend bedanken. Ik wil ook de collega’s bedanken, want er zijn best wel makkelijke gemeenten in makkelijke omstandigheden waar je bestuurder kan zijn. Ik wil de provincie bedanken, want die houdt toezicht, die kan streng zijn, maar die helpt wel mee. Heeft ook op mijn verzoek gezorgd dat we deels ook nog een stukje ambtelijke bijstand krijgen. Een extra adviseur voor de burgemeester voor dat lastige proces wat we nu ingaan met verkenningsgesprekken en ik wil u als raad ook bedanken. Ik heb echt met bewondering en respect thuis achter het scherm zitten kijken naar die raadsvergadering van 5 oktober. Ik vond dat dapper. Ik vond dat stoer om een besluit te nemen om te zeggen: ja, we gaan toch voor een herindeling, een fusie, want we denken dat dat de overgrote meerderheid vindt dat dat voor onze inwoners, bedrijf… uiteindelijk het beste is. U nam zo een besluit, u neemt ook nu ook neem ik aan vanavond besluiten die niet altijd leuk zijn en populair, maar u doet het omdat het nodig is. U doet dat omdat het gevolg is van ontwikkelingen van buitenaf, maar ook dingen die in het verleden hier zijn gebeurd en waar we nu de consequenties van dragen die we rechttrekken. Dus, ik wil eigenlijk zeggen voordat we gaan eten: ik ben hartstikke trots op waar wij nu staan vergeleken bij een tijdje geleden en op de weg die we zijn ingeslagen het pad naar boven. En, ik kan het zeggen, want u hebt het allemaal gedaan en ik loop pas, wat is het, vier weekjes mee, dus het is niet mijn verdienste. Dus, medewerkers, de mensen ook van buiten die meewerken, u als raad, provincie, allen die aan het bijdragen, ontzettend bedankt. Ik ben hartstikke trots op waar Wijdemeren nu staat en het wordt alleen maar steeds beter. We gaan eten. Hoe lang schorsen wij? Een uurtje? Of kan het korter? Kan het in drie kwartier? Ja? Zullen we schorsen tot acht uur? Geschorst tot acht uur. Ik heropen de </w:t>
      </w:r>
      <w:r w:rsidRPr="00777D15">
        <w:lastRenderedPageBreak/>
        <w:t>vergadering. Excuus dat we wat later beginnen dan we hadden afgesproken, maar ik begreep ook dat een aantal onderlinge overleggen binnen fracties wat meer tijd vroeg en dat gunnen we elkaar natuurlijk wel. Voordat we gaan beginnen aan het onderlinge debat van de raad hadden we nog afgesproken dat wethouder De Haan nog iets over minimabeleid zou zeggen in relatie ook tot het ingediende voorstel en wethouder Zagt nog wat over overhead zal zeggen. Ik geef eerst het woord aan wethouder De Haan.</w:t>
      </w:r>
    </w:p>
    <w:p w14:paraId="77A34784" w14:textId="77777777" w:rsidR="00777D15" w:rsidRPr="00777D15" w:rsidRDefault="00777D15" w:rsidP="00777D15">
      <w:r w:rsidRPr="00777D15">
        <w:rPr>
          <w:u w:val="single"/>
        </w:rPr>
        <w:t>De heer De Haan</w:t>
      </w:r>
      <w:r w:rsidRPr="00777D15">
        <w:t xml:space="preserve">: Hartelijk dank voorzitter. We hebben van de schorsing gebruik gemaakt om een concentratie te doen van de Rekenkamer die onze gemeente volgt. Daaruit is ons gebleken dat er een misverstand, en dat moeten we natuurlijk zien te voorkomen, dat er een misverstand bestaat over de interpretatie van het minimabeleid zoals dat ficheert en zoals wij dat hier lokaal hebben afgesproken met elkaar. Het minimabeleid wat hier in Wijdemeren geldt, dat betreft dat ziet toe op regelingen zoals bijvoorbeeld aan mensen die op bijstandsniveau of lager functioneren dat die in aanmerking kunnen komen voor kwijtscheldingen, maar mensen die waar het amendement van de ChristenUnie op ziet, dat zijn regelingen, zoals bijvoorbeeld het ter beschikking stellen van een tablet of het ondersteunen van kinderen op scholenreis of dat soort losse elementen in het minimabeleid. Dus, dat is dus niet, dus ziet dus niet toe op het kwijtschelden van bijvoorbeeld afvalstoffenheffing en dergelijken. Dat zou, als we dat doen, dan zou dat meer dan honderdduizend euro plus zijn, dat heb ik gezegd in mijn bijdrage. Dus, daar is dat misverstand uit ontstaan. Het is door de Rekenkamer is dat opgehelderd. Dus, dan komen we toch wel uit op die dertig-, vijfendertigduizend euro waar u in het amendement over spreekt? Dus, daar neemt u een beslissing over vanavond. </w:t>
      </w:r>
    </w:p>
    <w:p w14:paraId="4DFB9241" w14:textId="77777777" w:rsidR="00777D15" w:rsidRPr="00777D15" w:rsidRDefault="00777D15" w:rsidP="00777D15">
      <w:r w:rsidRPr="00777D15">
        <w:rPr>
          <w:u w:val="single"/>
        </w:rPr>
        <w:t>De voorzitter</w:t>
      </w:r>
      <w:r w:rsidRPr="00777D15">
        <w:t xml:space="preserve">: Nou dank. Dan is dat. Ja, ik zie een vraag van de heer Goetheer. </w:t>
      </w:r>
    </w:p>
    <w:p w14:paraId="4726B8D4" w14:textId="77777777" w:rsidR="00777D15" w:rsidRPr="00777D15" w:rsidRDefault="00777D15" w:rsidP="00777D15">
      <w:r w:rsidRPr="00777D15">
        <w:rPr>
          <w:u w:val="single"/>
        </w:rPr>
        <w:t>De heer Goetheer</w:t>
      </w:r>
      <w:r w:rsidRPr="00777D15">
        <w:t>: Zeker. Voorzitter, betekent dit dan ook dat de wethouder het amendement wel kan steunen?</w:t>
      </w:r>
    </w:p>
    <w:p w14:paraId="338D8877" w14:textId="77777777" w:rsidR="00777D15" w:rsidRPr="00777D15" w:rsidRDefault="00777D15" w:rsidP="00777D15">
      <w:r w:rsidRPr="00777D15">
        <w:rPr>
          <w:u w:val="single"/>
        </w:rPr>
        <w:t>De voorzitter</w:t>
      </w:r>
      <w:r w:rsidRPr="00777D15">
        <w:t>: De wethouder.</w:t>
      </w:r>
    </w:p>
    <w:p w14:paraId="57B902D6" w14:textId="77777777" w:rsidR="00777D15" w:rsidRPr="00777D15" w:rsidRDefault="00777D15" w:rsidP="00777D15">
      <w:r w:rsidRPr="00777D15">
        <w:rPr>
          <w:u w:val="single"/>
        </w:rPr>
        <w:t>De heer De Haan</w:t>
      </w:r>
      <w:r w:rsidRPr="00777D15">
        <w:t>: Voorzitter, ik heb in mijn ‘</w:t>
      </w:r>
      <w:r w:rsidRPr="00777D15">
        <w:rPr>
          <w:highlight w:val="yellow"/>
        </w:rPr>
        <w:t>…</w:t>
      </w:r>
      <w:r w:rsidRPr="00777D15">
        <w:t xml:space="preserve">’ het is oordeel raad, want wij vinden vanuit het college dat eigenlijk de septembercirculaire dat je die niet moet, ik zou maar zeggen, openbreken. Maar, u denkt daar, u heeft daar een politieke oordeel over, dus dat laten we ter oordeel over aan de raad. Zo is het. </w:t>
      </w:r>
    </w:p>
    <w:p w14:paraId="6FAEC220" w14:textId="77777777" w:rsidR="00777D15" w:rsidRPr="00777D15" w:rsidRDefault="00777D15" w:rsidP="00777D15">
      <w:r w:rsidRPr="00777D15">
        <w:rPr>
          <w:u w:val="single"/>
        </w:rPr>
        <w:t>De voorzitter</w:t>
      </w:r>
      <w:r w:rsidRPr="00777D15">
        <w:t>: En dan nog wethouder Zagt over de overhead.</w:t>
      </w:r>
    </w:p>
    <w:p w14:paraId="1E5A4588" w14:textId="77777777" w:rsidR="00777D15" w:rsidRPr="00777D15" w:rsidRDefault="00777D15" w:rsidP="00777D15">
      <w:r w:rsidRPr="00777D15">
        <w:rPr>
          <w:u w:val="single"/>
        </w:rPr>
        <w:t>De heer Zagt</w:t>
      </w:r>
      <w:r w:rsidRPr="00777D15">
        <w:t xml:space="preserve">: Als ik het goed begrepen heb voorzitter, is de vraag van het CDA-fractie om te duiden hoe de drie komma drie miljoen overhead nu gespecificeerd is. Heb ik dat goed begrepen? </w:t>
      </w:r>
    </w:p>
    <w:p w14:paraId="082A2849" w14:textId="77777777" w:rsidR="00777D15" w:rsidRPr="00777D15" w:rsidRDefault="00777D15" w:rsidP="00777D15">
      <w:r w:rsidRPr="00777D15">
        <w:rPr>
          <w:u w:val="single"/>
        </w:rPr>
        <w:t>Mevrouw Van Rijn</w:t>
      </w:r>
      <w:r w:rsidRPr="00777D15">
        <w:t>: Het verschil van drie komma drie miljoen.</w:t>
      </w:r>
    </w:p>
    <w:p w14:paraId="54581CA2" w14:textId="77777777" w:rsidR="00777D15" w:rsidRPr="00777D15" w:rsidRDefault="00777D15" w:rsidP="00777D15">
      <w:r w:rsidRPr="00777D15">
        <w:rPr>
          <w:u w:val="single"/>
        </w:rPr>
        <w:t>De heer Zagt</w:t>
      </w:r>
      <w:r w:rsidRPr="00777D15">
        <w:t>: Met?</w:t>
      </w:r>
    </w:p>
    <w:p w14:paraId="534F61D2" w14:textId="77777777" w:rsidR="00777D15" w:rsidRPr="00777D15" w:rsidRDefault="00777D15" w:rsidP="00777D15">
      <w:r w:rsidRPr="00777D15">
        <w:rPr>
          <w:u w:val="single"/>
        </w:rPr>
        <w:t>Mevrouw Van Rijn</w:t>
      </w:r>
      <w:r w:rsidRPr="00777D15">
        <w:t>: Nou, de overhead is dertien miljoen ongeveer en vorig jaar tien miljoen. Dus, het verschil van drie komma drie met vorig jaar.</w:t>
      </w:r>
    </w:p>
    <w:p w14:paraId="27688F81" w14:textId="77777777" w:rsidR="00777D15" w:rsidRPr="00777D15" w:rsidRDefault="00777D15" w:rsidP="00777D15">
      <w:r w:rsidRPr="00777D15">
        <w:rPr>
          <w:u w:val="single"/>
        </w:rPr>
        <w:t>De heer Zagt</w:t>
      </w:r>
      <w:r w:rsidRPr="00777D15">
        <w:t xml:space="preserve">: Oké. Ja. Het verschil met de vorige keer is dat er in deze post nu een komma zes miljoen is opgenomen voor het organisatie herstelplan, een komma zes miljoen voor het inhuurbudget waarvan u misschien dan zegt, maar het de inhuur is toch een komma acht? Dat klopt, maar er zit ook </w:t>
      </w:r>
      <w:r w:rsidRPr="00777D15">
        <w:lastRenderedPageBreak/>
        <w:t xml:space="preserve">tweehonderdduizend euro inhuur op andere posten. En dan twee keer een komma zes is drie komma twee, dus dan mis je nog nul komma een miljoen, honderdduizend. Dat heeft te maken met deels het wegvallen van kapitaallasten voor ICT-investeringen en daartegenover ook weer diverse kleine wijzigingen, onder andere de inflatiecorrectie. Het is min of meer een saldering. In de begroting staat er volgens mij iets genoemd ook over de driehonderdduizend euro jaarlijks die nu gegeven wordt aan licenties of huur of lease van ICT. Maar, dat is een soort saldopost. Dat is het antwoord wat ik kan geven voorzitter. </w:t>
      </w:r>
    </w:p>
    <w:p w14:paraId="71561603" w14:textId="77777777" w:rsidR="00777D15" w:rsidRPr="00777D15" w:rsidRDefault="00777D15" w:rsidP="00777D15">
      <w:r w:rsidRPr="00777D15">
        <w:rPr>
          <w:u w:val="single"/>
        </w:rPr>
        <w:t>De voorzitter</w:t>
      </w:r>
      <w:r w:rsidRPr="00777D15">
        <w:t>: Ja, mevrouw Van Rijn.</w:t>
      </w:r>
    </w:p>
    <w:p w14:paraId="0E975C3E" w14:textId="77777777" w:rsidR="00777D15" w:rsidRPr="00777D15" w:rsidRDefault="00777D15" w:rsidP="00777D15">
      <w:r w:rsidRPr="00777D15">
        <w:rPr>
          <w:u w:val="single"/>
        </w:rPr>
        <w:t>Mevrouw Van Rijn</w:t>
      </w:r>
      <w:r w:rsidRPr="00777D15">
        <w:t xml:space="preserve">: Ja voorzitter dank u wel. Dan toch een tweede vraag, want dit antwoord had ik inderdaad eerder al eens gekregen dus dat is in lijn. Maar, waar het om gaat, u zegt er zit een punt zes van het herstelplan in. Mijn eerdere vragen daarom eigenlijk aan de heer De Haan, omdat hij wat meer over dat organisatieplan gaat is dat bij het hoofdstuk van sociaal domein staat eigenlijk in het herstelplan wat ter inzage ligt staat dat we dat gaan uitvoeren sociaal domein. Maar, bij het programma sociaal domein staat dat het meer kost omdat we gaan investeren tweevijftig in dat sociaal domein. Dus, die staat in het sociaal domein en die lijkt ook in die een komma zes te zitten. Maar, mijn andere vraag, en die vind ik eigenlijk veel belangrijker, u zegt er komt een punt zes bij ten opzichte van vorig jaar van de inhuur. Maar, dan zegt u eigenlijk dat er nul inhuur in de overhead meerjarig begroot was. Dat is het punt waar het CDA om gaat. Als we kijken naar, en dat is redelijk eenvoudige rekensom, als we kijken naar 2022, dan zien we daar een overhead staan in ‘22 van negen komma twee miljoen. Dan zegt u de begroting, dat tien miljoen en u gaat naar dertien miljoen en dat is een komma zes miljoen erbij voor overhead. Maar, was er dan in ‘23 en meerjarig helemaal niks opgenomen voor overhead? Ik weet dat er meerjarig toen vier ton was opgenomen. Daarvan zei het college: dat is veel te weinig, er moet structureel, stond bij het herstelplan, een punt twee miljoen bij. Dat hebben we gedaan bij de begroting ‘23. En nu zegt u: er moet nog een keer een punt acht. Is de vraag helder geformuleerd voorzitter? </w:t>
      </w:r>
    </w:p>
    <w:p w14:paraId="5FBA6068" w14:textId="77777777" w:rsidR="00777D15" w:rsidRPr="00777D15" w:rsidRDefault="00777D15" w:rsidP="00777D15">
      <w:r w:rsidRPr="00777D15">
        <w:rPr>
          <w:u w:val="single"/>
        </w:rPr>
        <w:t>De heer De Haan</w:t>
      </w:r>
      <w:r w:rsidRPr="00777D15">
        <w:t>: Nou, de vraag is of ik de vraag begrijp. Ja, ik begrijp de vraag. De volledige kennis om het antwoord te geven ontbreekt mij. Want, eigenlijk is de essentie van uw vraag hoe was het dan de vorige keer geboekt zodat je nu op de verschillen komt die de wethouder op dit moment zegt?</w:t>
      </w:r>
    </w:p>
    <w:p w14:paraId="0C11643B" w14:textId="77777777" w:rsidR="00777D15" w:rsidRPr="00777D15" w:rsidRDefault="00777D15" w:rsidP="00777D15">
      <w:r w:rsidRPr="00777D15">
        <w:rPr>
          <w:u w:val="single"/>
        </w:rPr>
        <w:t>Mevrouw Van Rijn</w:t>
      </w:r>
      <w:r w:rsidRPr="00777D15">
        <w:t>: Niet helemaal voorzitter, als ik mag. Kijk, u zegt we hebben hier een overhead nodig van tien procent. Dat is een keus. Dat is prima. Daar gaan we het nu niet over hebben. Dat betekent een komma acht miljoen. Van die een komma acht miljoen is twee ton geboekt op een ander programma. Dat vind ik al een beetje vaag, maar dat zal zo zijn. Dus moeten we nog een punt zes miljoen opplussen. Maar, dat betekent dus dat je meerjarig, want je begroot de overhead alle jaren door, nul euro had opgenomen voor overhead. Dat klopt volgens mij niet. Ik zou denken we hadden vorig jaar een punt zes miljoen meerjarig opgenomen. De loonsom veranderd van zestien miljoen naar achttien miljoen. Dus, u moet twee ton extra opnemen en niet de volledige een komma acht miljoen. Daar zou ik graag een antwoord op willen, omdat ik dan verder kan.</w:t>
      </w:r>
    </w:p>
    <w:p w14:paraId="123ED4DF" w14:textId="77777777" w:rsidR="00777D15" w:rsidRPr="00777D15" w:rsidRDefault="00777D15" w:rsidP="00777D15">
      <w:r w:rsidRPr="00777D15">
        <w:rPr>
          <w:u w:val="single"/>
        </w:rPr>
        <w:t>De voorzitter</w:t>
      </w:r>
      <w:r w:rsidRPr="00777D15">
        <w:t>: Voordat ze het mij influisteren dan ga ik de wethouder influisteren. Ik denk dat het prima is als vanuit onze organisatie iemand het antwoord kan geven dat hij dat nu doet. Dus, ik wil even, als de wethouder dat goed vindt? Ja? Want wat … Er is ergens een misverstand of we praten langs elkaar, dat moet verholpen worden.</w:t>
      </w:r>
    </w:p>
    <w:p w14:paraId="0F7933A6" w14:textId="77777777" w:rsidR="00777D15" w:rsidRPr="00777D15" w:rsidRDefault="00777D15" w:rsidP="00777D15">
      <w:r w:rsidRPr="00777D15">
        <w:rPr>
          <w:u w:val="single"/>
        </w:rPr>
        <w:t>De heer …</w:t>
      </w:r>
      <w:r w:rsidRPr="00777D15">
        <w:t>: Marco? Stel je even voor.</w:t>
      </w:r>
    </w:p>
    <w:p w14:paraId="37BF2978" w14:textId="77777777" w:rsidR="00777D15" w:rsidRPr="00777D15" w:rsidRDefault="00777D15" w:rsidP="00777D15">
      <w:r w:rsidRPr="00777D15">
        <w:rPr>
          <w:u w:val="single"/>
        </w:rPr>
        <w:lastRenderedPageBreak/>
        <w:t>De heer Kleijhorst</w:t>
      </w:r>
      <w:r w:rsidRPr="00777D15">
        <w:t>: Ja, Marco Kleijhorst. Binnen het Teammanager Financiën. We zijn voor de begroting 2023 zijn we teruggezet naar 2022 en daarin zat die een komma zoveel miljoen van inhuur zat daar nog niet in. Toen was er inderdaad alleen nog sprake van vierhonderdduizend euro.</w:t>
      </w:r>
    </w:p>
    <w:p w14:paraId="3BA6A2FB" w14:textId="77777777" w:rsidR="00777D15" w:rsidRPr="00777D15" w:rsidRDefault="00777D15" w:rsidP="00777D15">
      <w:r w:rsidRPr="00777D15">
        <w:rPr>
          <w:u w:val="single"/>
        </w:rPr>
        <w:t>Mevrouw Van Rijn</w:t>
      </w:r>
      <w:r w:rsidRPr="00777D15">
        <w:t xml:space="preserve">: Oké, helder. Hartstikke bedankt. Ik probeer het al twee weken boven tafel te krijgen, maar hartstikke fijn dat u in deze raad wilt optreden, wat voor u misschien ook ongebruikelijk is. </w:t>
      </w:r>
    </w:p>
    <w:p w14:paraId="02C74E7B" w14:textId="77777777" w:rsidR="00777D15" w:rsidRPr="00777D15" w:rsidRDefault="00777D15" w:rsidP="00777D15">
      <w:r w:rsidRPr="00777D15">
        <w:rPr>
          <w:u w:val="single"/>
        </w:rPr>
        <w:t>De heer Kleijhorst</w:t>
      </w:r>
      <w:r w:rsidRPr="00777D15">
        <w:t>: Zeker.</w:t>
      </w:r>
    </w:p>
    <w:p w14:paraId="331A6940" w14:textId="77777777" w:rsidR="00777D15" w:rsidRPr="00777D15" w:rsidRDefault="00777D15" w:rsidP="00777D15">
      <w:r w:rsidRPr="00777D15">
        <w:rPr>
          <w:u w:val="single"/>
        </w:rPr>
        <w:t>Mevrouw Van Rijn</w:t>
      </w:r>
      <w:r w:rsidRPr="00777D15">
        <w:t xml:space="preserve">: Maar, er was dus al wel, dan ga ik toch een vervolgvraag stellen, er was dus al wel vier ton opgenomen. Dus, dan zou u volgens mij nu niet een punt zes, maar een punt twee miljoen bij moeten plussen, want die vier ton boekt u dan nu dubbel. </w:t>
      </w:r>
    </w:p>
    <w:p w14:paraId="1744884F" w14:textId="77777777" w:rsidR="00777D15" w:rsidRPr="00777D15" w:rsidRDefault="00777D15" w:rsidP="00777D15">
      <w:r w:rsidRPr="00777D15">
        <w:rPr>
          <w:u w:val="single"/>
        </w:rPr>
        <w:t>De heer Kleijhorst</w:t>
      </w:r>
      <w:r w:rsidRPr="00777D15">
        <w:t>: Nee.</w:t>
      </w:r>
    </w:p>
    <w:p w14:paraId="3B2DF0D4" w14:textId="77777777" w:rsidR="00777D15" w:rsidRPr="00777D15" w:rsidRDefault="00777D15" w:rsidP="00777D15">
      <w:r w:rsidRPr="00777D15">
        <w:rPr>
          <w:u w:val="single"/>
        </w:rPr>
        <w:t>Mevrouw …</w:t>
      </w:r>
      <w:r w:rsidRPr="00777D15">
        <w:t>: Nee, want de twee …</w:t>
      </w:r>
    </w:p>
    <w:p w14:paraId="6C7CBC58" w14:textId="77777777" w:rsidR="00777D15" w:rsidRPr="00777D15" w:rsidRDefault="00777D15" w:rsidP="00777D15">
      <w:r w:rsidRPr="00777D15">
        <w:rPr>
          <w:u w:val="single"/>
        </w:rPr>
        <w:t>Mevrouw Van Rijn</w:t>
      </w:r>
      <w:r w:rsidRPr="00777D15">
        <w:t>: Excuses, niet in totaal een punt acht, maar twee daarvan zit op een ander programma.</w:t>
      </w:r>
    </w:p>
    <w:p w14:paraId="0852792D" w14:textId="77777777" w:rsidR="00777D15" w:rsidRPr="00777D15" w:rsidRDefault="00777D15" w:rsidP="00777D15">
      <w:r w:rsidRPr="00777D15">
        <w:rPr>
          <w:u w:val="single"/>
        </w:rPr>
        <w:t>De heer Kleijshorst</w:t>
      </w:r>
      <w:r w:rsidRPr="00777D15">
        <w:t>: Klopt.</w:t>
      </w:r>
    </w:p>
    <w:p w14:paraId="5EFF7AE7" w14:textId="77777777" w:rsidR="00777D15" w:rsidRPr="00777D15" w:rsidRDefault="00777D15" w:rsidP="00777D15">
      <w:r w:rsidRPr="00777D15">
        <w:rPr>
          <w:u w:val="single"/>
        </w:rPr>
        <w:t>De voorzitter</w:t>
      </w:r>
      <w:r w:rsidRPr="00777D15">
        <w:t>: Er komt uitleg.</w:t>
      </w:r>
    </w:p>
    <w:p w14:paraId="0A1ADBAB" w14:textId="77777777" w:rsidR="00777D15" w:rsidRPr="00777D15" w:rsidRDefault="00777D15" w:rsidP="00777D15">
      <w:r w:rsidRPr="00777D15">
        <w:rPr>
          <w:u w:val="single"/>
        </w:rPr>
        <w:t>De heer Kleijhorst</w:t>
      </w:r>
      <w:r w:rsidRPr="00777D15">
        <w:t xml:space="preserve">: Ja. Nee, er zit niet dubbel in. Wat de systematiek is dat er gekeken wordt naar de loonsom, achttien miljoen, daar wordt tien procent van genomen en dat is het bedrag wat geraamd wordt. Dus, als daar al vier ton staat, dan wordt er technisch gezien wordt daar dan een komma vier miljoen bijgeplust zodat je op die een komma acht miljoen uitkomt in totaal. </w:t>
      </w:r>
    </w:p>
    <w:p w14:paraId="4369EA3D" w14:textId="77777777" w:rsidR="00777D15" w:rsidRPr="00777D15" w:rsidRDefault="00777D15" w:rsidP="00777D15">
      <w:r w:rsidRPr="00777D15">
        <w:rPr>
          <w:u w:val="single"/>
        </w:rPr>
        <w:t>Mevrouw Van Rijn</w:t>
      </w:r>
      <w:r w:rsidRPr="00777D15">
        <w:t xml:space="preserve">: Ja, dat begrijp ik, maar dan toch, en dat is de laatste poging die ik doe voorzitter, want ik vind het echt belangrijk. Ik begrijp helemaal wat er uitgelegd wordt. U zegt we hadden al vier ton, je gaat naar een komma acht, dus dan moet je daarbij zeg maar een komma vier miljoen opplussen. Een komma vier miljoen opplussen, dat begrijp ik goed. Maar, de wethouders zegt wij plussen tien procent op, een komma acht miljoen waarvan twee miljoen in een ander programma en een komma zes miljoen in de loonsom. Dat begrijp ik niet, want er was al vier ton. </w:t>
      </w:r>
    </w:p>
    <w:p w14:paraId="514C0C10" w14:textId="77777777" w:rsidR="00777D15" w:rsidRPr="00777D15" w:rsidRDefault="00777D15" w:rsidP="00777D15">
      <w:r w:rsidRPr="00777D15">
        <w:rPr>
          <w:u w:val="single"/>
        </w:rPr>
        <w:t>De heer Kleijhorst</w:t>
      </w:r>
      <w:r w:rsidRPr="00777D15">
        <w:t>: Ja, die tweehonderdduizend die zat al structureel, die zit al een aantal jaren structureel in de begroting. Het is dus echt wel plussen en minnen.</w:t>
      </w:r>
    </w:p>
    <w:p w14:paraId="6D779CD9" w14:textId="77777777" w:rsidR="00777D15" w:rsidRPr="00777D15" w:rsidRDefault="00777D15" w:rsidP="00777D15">
      <w:r w:rsidRPr="00777D15">
        <w:rPr>
          <w:u w:val="single"/>
        </w:rPr>
        <w:t>Mevrouw Van Rijn</w:t>
      </w:r>
      <w:r w:rsidRPr="00777D15">
        <w:t xml:space="preserve">: Ik begrijp hem, maar ik ga een allerlaatste poging doen. U zegt: er zat … Een aller, aller, allerlaatste poging. Ik ga het zo simpel mogelijk proberen uit te leggen. U zegt: er zat al vier ton structureel, want we zijn teruggezet naar ’22, dus er zat vier ton structureel in de begroting aan inhuur. Oké. Wij hebben een totaal bedrag nodig aan een inhuur van een komma acht miljoen. Dat betekent een komma acht miljoen min vier ton, dat is een komma vier miljoen wat we dan nog bij moeten plussen? </w:t>
      </w:r>
    </w:p>
    <w:p w14:paraId="20C92546" w14:textId="77777777" w:rsidR="00777D15" w:rsidRPr="00777D15" w:rsidRDefault="00777D15" w:rsidP="00777D15">
      <w:r w:rsidRPr="00777D15">
        <w:rPr>
          <w:u w:val="single"/>
        </w:rPr>
        <w:t>De heer Kleijhorst</w:t>
      </w:r>
      <w:r w:rsidRPr="00777D15">
        <w:t>: Ja, maar …</w:t>
      </w:r>
    </w:p>
    <w:p w14:paraId="5FA7AC65" w14:textId="77777777" w:rsidR="00777D15" w:rsidRPr="00777D15" w:rsidRDefault="00777D15" w:rsidP="00777D15">
      <w:r w:rsidRPr="00777D15">
        <w:rPr>
          <w:u w:val="single"/>
        </w:rPr>
        <w:t>Mevrouw Van Rijn</w:t>
      </w:r>
      <w:r w:rsidRPr="00777D15">
        <w:t>: En de wethouder zegt, nee ik wil het even afmaken, wij plussen bij een punt zes miljoen in de overhead en twee ton ergens anders. En dan denk ik: dat klopt niet.</w:t>
      </w:r>
    </w:p>
    <w:p w14:paraId="3E8D80D9" w14:textId="77777777" w:rsidR="00777D15" w:rsidRPr="00777D15" w:rsidRDefault="00777D15" w:rsidP="00777D15">
      <w:r w:rsidRPr="00777D15">
        <w:rPr>
          <w:u w:val="single"/>
        </w:rPr>
        <w:lastRenderedPageBreak/>
        <w:t>De heer Kleijhorst</w:t>
      </w:r>
      <w:r w:rsidRPr="00777D15">
        <w:t>: Ja, nee, maar die twee ton die zit vanuit het verleden al structureel in de begroting, dus die een komma zes die plus je in de overhead erbij.</w:t>
      </w:r>
    </w:p>
    <w:p w14:paraId="5594DCB9" w14:textId="77777777" w:rsidR="00777D15" w:rsidRPr="00777D15" w:rsidRDefault="00777D15" w:rsidP="00777D15">
      <w:r w:rsidRPr="00777D15">
        <w:rPr>
          <w:u w:val="single"/>
        </w:rPr>
        <w:t>Mevrouw Van Rijn</w:t>
      </w:r>
      <w:r w:rsidRPr="00777D15">
        <w:t>: Ja, dat is prima. Maar, we hebben met elkaar geconstateerd dat een punt vier miljoen in de overheid bijgeplust moet worden en er wordt een punt zes. Even los van die twee ton die er al was, wordt een punt zes opgeplust, maar ik laat het erbij, maar het klopt echt niet.</w:t>
      </w:r>
    </w:p>
    <w:p w14:paraId="4AE48185" w14:textId="77777777" w:rsidR="00777D15" w:rsidRPr="00777D15" w:rsidRDefault="00777D15" w:rsidP="00777D15">
      <w:r w:rsidRPr="00777D15">
        <w:rPr>
          <w:u w:val="single"/>
        </w:rPr>
        <w:t>De voorzitter</w:t>
      </w:r>
      <w:r w:rsidRPr="00777D15">
        <w:t>: Ik waardeer ieders inzet, maar ik merk ieder geval verschillen van ergens rond de anderhalf miljoen zijn nu teruggebracht. Toch nog onduidelijkheid over tweehonderdduizend op een begroting van, wat is het, achtenzestig miljoen of zoiets? Ik bedoel, ik wil …</w:t>
      </w:r>
    </w:p>
    <w:p w14:paraId="3B499CC4" w14:textId="77777777" w:rsidR="00777D15" w:rsidRPr="00777D15" w:rsidRDefault="00777D15" w:rsidP="00777D15">
      <w:r w:rsidRPr="00777D15">
        <w:rPr>
          <w:u w:val="single"/>
        </w:rPr>
        <w:t>Mevrouw Van Rijn</w:t>
      </w:r>
      <w:r w:rsidRPr="00777D15">
        <w:t>: Ik begrijp het, maar het was voor de kwijtschelding van de belastingen een mooi bedrag.</w:t>
      </w:r>
    </w:p>
    <w:p w14:paraId="120FCFB1" w14:textId="77777777" w:rsidR="00777D15" w:rsidRPr="00777D15" w:rsidRDefault="00777D15" w:rsidP="00777D15">
      <w:r w:rsidRPr="00777D15">
        <w:rPr>
          <w:u w:val="single"/>
        </w:rPr>
        <w:t>De voorzitter</w:t>
      </w:r>
      <w:r w:rsidRPr="00777D15">
        <w:t xml:space="preserve">: Ik wil het niet afkappen zo van we kunnen dat laatste misverstand of waar het zit niet doen, maar ik vind het voor nu overigens … Ik dank dat een van onze managers dat ik die zo voor het blok zet om het antwoord. Ik vind overigens eigenlijk normaal gesproken bestuurders antwoorden, maar als je een keer niet weet of het is te gedetailleerd of het is zo een langlopend ding, vind ik het prima dat dat ook ambtelijk even onder verantwoordelijkheid van de bestuurder wordt meegeholpen om duidelijkheid. We hebben in ieder geval dat gek grote verschil is weg en dat andere u geeft het niet op, maar ik ook niet, dus ik wil nog even kijken hoe we dat laatste waar dan nog het misverstand of iets gek zit of wat dan ook. Maar, we gaan door. En dank in ieder geval hiervoor. Ja, de wethouder. </w:t>
      </w:r>
    </w:p>
    <w:p w14:paraId="039F6D88" w14:textId="77777777" w:rsidR="00777D15" w:rsidRPr="00777D15" w:rsidRDefault="00777D15" w:rsidP="00777D15">
      <w:r w:rsidRPr="00777D15">
        <w:rPr>
          <w:u w:val="single"/>
        </w:rPr>
        <w:t>De heer De Haan</w:t>
      </w:r>
      <w:r w:rsidRPr="00777D15">
        <w:t xml:space="preserve">: Als ik zou weten waar ik mee door zou moeten gaan. </w:t>
      </w:r>
    </w:p>
    <w:p w14:paraId="16399EAD" w14:textId="77777777" w:rsidR="00777D15" w:rsidRPr="00777D15" w:rsidRDefault="00777D15" w:rsidP="00777D15">
      <w:r w:rsidRPr="00777D15">
        <w:rPr>
          <w:u w:val="single"/>
        </w:rPr>
        <w:t>De voorzitter</w:t>
      </w:r>
      <w:r w:rsidRPr="00777D15">
        <w:t>: Nou ja, u zet uw kaartje erin, dus u denkt toch wel …</w:t>
      </w:r>
    </w:p>
    <w:p w14:paraId="3B890307" w14:textId="77777777" w:rsidR="00777D15" w:rsidRPr="00777D15" w:rsidRDefault="00777D15" w:rsidP="00777D15">
      <w:r w:rsidRPr="00777D15">
        <w:rPr>
          <w:u w:val="single"/>
        </w:rPr>
        <w:t>De heer De Haan</w:t>
      </w:r>
      <w:r w:rsidRPr="00777D15">
        <w:t xml:space="preserve">: Nee, het kaartje zat er nog in. </w:t>
      </w:r>
    </w:p>
    <w:p w14:paraId="1245F585" w14:textId="77777777" w:rsidR="00777D15" w:rsidRPr="00777D15" w:rsidRDefault="00777D15" w:rsidP="00777D15">
      <w:r w:rsidRPr="00777D15">
        <w:rPr>
          <w:u w:val="single"/>
        </w:rPr>
        <w:t>De voorzitter</w:t>
      </w:r>
      <w:r w:rsidRPr="00777D15">
        <w:t xml:space="preserve">: Het zat er nog in. Nou, dan dank ik de wethouder voor de beantwoording. Dan gaan we over tot echt de tweede termijn van de raad. We doen stel ik voor dezelfde volgorde weer. U hebt ruim de tijd. U kunt interrumperen. Probeer ook wel elkaar even soms misschien een blokje of een onderwerp te laten afmaken, want het zou best fijn zijn als het geen nachtwerk wordt. Onze raadsvergadering moet geloof ik om elf uur afgelopen zijn, maar volgens mij halen we dat met gemak. Maar, we gaan kijken. De Lokale Partij. Mevrouw Rademaker. </w:t>
      </w:r>
    </w:p>
    <w:p w14:paraId="20E897DB" w14:textId="77777777" w:rsidR="00777D15" w:rsidRPr="00777D15" w:rsidRDefault="00777D15" w:rsidP="00777D15">
      <w:r w:rsidRPr="00777D15">
        <w:rPr>
          <w:u w:val="single"/>
        </w:rPr>
        <w:t>Mevrouw Rademaker</w:t>
      </w:r>
      <w:r w:rsidRPr="00777D15">
        <w:t xml:space="preserve">: Dank u wel voorzitter. Ik zal het ook heel kort houden. De Lokale Partij zal de begroting ondersteunen en voor stemmen. De moties en amendementen die gaan over de OZB zullen wij niet steunen, omdat wij echt van mening zijn dat we nu een schot voor de boeg gaan nemen als we nu al gaan sleutelen aan percentages waar de begroting op gebouwd is, zonder te weten wat volgend jaar en het jaar daarop ons nou precies gaat brengen. Ik vertrouw daar ook volledig op, en met mij de fractie, dat de wethouder Financiën echt elk jaar zorgvuldig zal kijken of de vijf plus procent daadwerkelijk nodig is en de inwoners niet onnodig op kosten zal gaan jagen. Ook de amendementen en moties die gaan over de Middenweg, mobiliteitsplan zullen wij niet steunen, omdat we echt van mening zijn dat het mobiliteitsplan hebben we vastgesteld. Daar is duidelijk een afspraak gemaakt over de vijfhonderdduizend euro. Laten we alstublieft die raadsvergadering niet opnieuw gaan overdoen. Als er plannen komen, komen ze naar de raad. Zodra het over meer dan vijfhonderdduizend euro gaat. En, over de inrichting van de Middenweg gaan we het dan uitgebreid met elkaar hebben. De loonsom idem dito. Alle moties en amendementen die gaan over het terugbrengen van het </w:t>
      </w:r>
      <w:r w:rsidRPr="00777D15">
        <w:lastRenderedPageBreak/>
        <w:t xml:space="preserve">inhuurbudget of de loonsom, zal De Lokale Partij niet steunen. Er ligt een gigantisch takenpakket op ons te wachten wat uitgevoerd moet worden. We hebben de mensen nodig. Het allerliefst allemaal in vaste dienst zodat ze straks allemaal in de nieuwe gemeente kunnen instromen. Wat … </w:t>
      </w:r>
    </w:p>
    <w:p w14:paraId="16166A4D" w14:textId="77777777" w:rsidR="00777D15" w:rsidRPr="00777D15" w:rsidRDefault="00777D15" w:rsidP="00777D15">
      <w:r w:rsidRPr="00777D15">
        <w:rPr>
          <w:u w:val="single"/>
        </w:rPr>
        <w:t>Mevrouw Van Rijn</w:t>
      </w:r>
      <w:r w:rsidRPr="00777D15">
        <w:t>: Dank u wel. Ja, ik had een vraag aan De Lokale Partij. U zegt de loonsommen gaan we niet steunen. Volgens mij heb ik daar dan geen echte motie, amendement over gezien, maar over het organisatie herstelplan van een punt zes miljoen. Ik had eigenlijk een vraag voor u opgeschreven en die past hier wel mooi bij. Wat vindt u van het organisatie herstelplan en heeft u een idee hoe die een komma zes miljoen is opgebouwd?</w:t>
      </w:r>
    </w:p>
    <w:p w14:paraId="74F8D939" w14:textId="77777777" w:rsidR="00777D15" w:rsidRPr="00777D15" w:rsidRDefault="00777D15" w:rsidP="00777D15">
      <w:r w:rsidRPr="00777D15">
        <w:rPr>
          <w:u w:val="single"/>
        </w:rPr>
        <w:t>Mevrouw Rademaker</w:t>
      </w:r>
      <w:r w:rsidRPr="00777D15">
        <w:t>: We hebben het organisatie herstelplan ingezien. Het is een van de dingen waar ik ook in mijn verhaal over gezegd heb dat het weinig concreet is op dit moment, maar dat wij er wel op vertrouwen dat dat concreet gemaakt wordt. Dat de mensen die inge…, de tweehonderd fte die we nodig hebben dat we die ook daadwerkelijk nodig gaan hebben. De wethouder heeft toegelicht dat er daadwerkelijk strak ingezet gaat worden om zoveel mogelijk mensen nu te werven op de meest verschillende manieren. J</w:t>
      </w:r>
    </w:p>
    <w:p w14:paraId="09B243F7" w14:textId="77777777" w:rsidR="00777D15" w:rsidRPr="00777D15" w:rsidRDefault="00777D15" w:rsidP="00777D15">
      <w:r w:rsidRPr="00777D15">
        <w:rPr>
          <w:u w:val="single"/>
        </w:rPr>
        <w:t>Mevrouw Van Rijn</w:t>
      </w:r>
      <w:r w:rsidRPr="00777D15">
        <w:t>: Ja, dank u wel. Die tweehonderd fte die heeft alleen niet met het herstelplan te maken.</w:t>
      </w:r>
    </w:p>
    <w:p w14:paraId="16E60FB5" w14:textId="77777777" w:rsidR="00777D15" w:rsidRPr="00777D15" w:rsidRDefault="00777D15" w:rsidP="00777D15">
      <w:r w:rsidRPr="00777D15">
        <w:rPr>
          <w:u w:val="single"/>
        </w:rPr>
        <w:t>Mevrouw Rademaker</w:t>
      </w:r>
      <w:r w:rsidRPr="00777D15">
        <w:t>: Nee, dat weet ik.</w:t>
      </w:r>
    </w:p>
    <w:p w14:paraId="12F55658" w14:textId="77777777" w:rsidR="00777D15" w:rsidRPr="00777D15" w:rsidRDefault="00777D15" w:rsidP="00777D15">
      <w:r w:rsidRPr="00777D15">
        <w:rPr>
          <w:u w:val="single"/>
        </w:rPr>
        <w:t>Mevrouw Van Rijn</w:t>
      </w:r>
      <w:r w:rsidRPr="00777D15">
        <w:t>: Dat is de gewone formatie en daarop komt nog de inhuur en dan hebben we een herstelplannen en die vraagt een komma zes miljoen, waarvan delen incidenteel en delen structureel. Het is ons volstrekt, en daarom dat ik het u nog een keer vraag, want u bent van plan om daarvoor te stemmen, het is ons volstrekt onduidelijk wat gaan we voor die een komma zes miljoen doen? En, ik hoop dat het u wel duidelijk is, want u zegt ik stem daarvoor en ik wil u ook nog even helpen herinneren aan uw eigen motie of amendement bij het herstelplan, waarin u heeft gezegd we gaan dat geld reserveren en wij verwachten een uitgewerkt plan. Nou, dat plan is verre van uitgewerkt. Dat heeft u zelf ook benoemd. Laat u dat principe dan nu los om maar te steunen of wat is uw gedachte daarbij?</w:t>
      </w:r>
    </w:p>
    <w:p w14:paraId="68FE1B4C" w14:textId="77777777" w:rsidR="00777D15" w:rsidRPr="00777D15" w:rsidRDefault="00777D15" w:rsidP="00777D15">
      <w:r w:rsidRPr="00777D15">
        <w:rPr>
          <w:u w:val="single"/>
        </w:rPr>
        <w:t>Mevrouw Rademaker</w:t>
      </w:r>
      <w:r w:rsidRPr="00777D15">
        <w:t>: Onze gedachte daarbij is echt dat wij moeten zorgen dat die organisatie zo sterk mogelijk ten strijde kan trekken tegen alles wat nog op ons ligt te wachten. Ik ben niet de organisatie expert der gemeente die kan inschatten of dat betekent zes poppetjes hier, vier poppetjes daar. Daar zijn wij ook helemaal niet van. Ik zie wel een immens takenpakket wat uitgevoerd moet gaan worden. We zien een organisatie die in ontwikkeling is waar het nodige al gerealiseerd is, maar die nog verre van optimaal is en de lokale partij is bereid om daar gelden voor beschikbaar te stellen in de hoop dat die organisatie daarmee wel op volle oorlogssterkte optimaal gaat functioneren.</w:t>
      </w:r>
    </w:p>
    <w:p w14:paraId="776A2EB0" w14:textId="77777777" w:rsidR="00777D15" w:rsidRPr="00777D15" w:rsidRDefault="00777D15" w:rsidP="00777D15">
      <w:r w:rsidRPr="00777D15">
        <w:rPr>
          <w:u w:val="single"/>
        </w:rPr>
        <w:t>Mevrouw Van Rijn</w:t>
      </w:r>
      <w:r w:rsidRPr="00777D15">
        <w:t>: Ja dank u wel. Ik hoor wat mevrouw Rademaker zegt. Het verbaast mij toch hoor, want de CDA-fractie heeft ook helemaal geen intentie om zich te bemoeien met welk poppetje op welke plek komt. Maar, het herstelplan, het magere herstelplan lezen wat er ligt, sorry het organisatieplan, dan moeten we zelf een rekensom maken. Want, er zit totaal geen specificatie bij. Even uit mijn hoofd, ik zal het straks exact opzoeken, komen er zes fte bij, waarvan er twee weer afgaan. Dus, dat zijn er vier. Laten we ervan uitgaan dat die mensen een ton verdienen. Is vier ton. Waar gaat de rest van dat geld heen. U gaat met een komma zes miljoen instemmen. Het hoeft niet over de precieze poppetjes, maar dan willen we toch weten waar dat ongeveer in vier, vijf blokken aan besteed wordt? Weet u dat?</w:t>
      </w:r>
    </w:p>
    <w:p w14:paraId="3F8E0E59" w14:textId="77777777" w:rsidR="00777D15" w:rsidRPr="00777D15" w:rsidRDefault="00777D15" w:rsidP="00777D15">
      <w:r w:rsidRPr="00777D15">
        <w:rPr>
          <w:u w:val="single"/>
        </w:rPr>
        <w:lastRenderedPageBreak/>
        <w:t>Mevrouw Rademaker</w:t>
      </w:r>
      <w:r w:rsidRPr="00777D15">
        <w:t>: Maar, het gaat toch niet alleen om die loonsom. Mensen hebben opleiding nodig, mensen hebben een bureau nodig, mensen hebben inwerkperiodes nodig, mensen …</w:t>
      </w:r>
    </w:p>
    <w:p w14:paraId="47C94246" w14:textId="77777777" w:rsidR="00777D15" w:rsidRPr="00777D15" w:rsidRDefault="00777D15" w:rsidP="00777D15">
      <w:r w:rsidRPr="00777D15">
        <w:rPr>
          <w:u w:val="single"/>
        </w:rPr>
        <w:t>Mevrouw Van Rijn</w:t>
      </w:r>
      <w:r w:rsidRPr="00777D15">
        <w:t xml:space="preserve">: Maar voorzitter, dat zit allemaal in de begroting. </w:t>
      </w:r>
    </w:p>
    <w:p w14:paraId="0F005E62" w14:textId="77777777" w:rsidR="00777D15" w:rsidRPr="00777D15" w:rsidRDefault="00777D15" w:rsidP="00777D15">
      <w:r w:rsidRPr="00777D15">
        <w:rPr>
          <w:u w:val="single"/>
        </w:rPr>
        <w:t>De voorzitter</w:t>
      </w:r>
      <w:r w:rsidRPr="00777D15">
        <w:t>: Nee, maar u mevrouw Rademaker beantwoord.</w:t>
      </w:r>
    </w:p>
    <w:p w14:paraId="1C319F1C" w14:textId="77777777" w:rsidR="00777D15" w:rsidRPr="00777D15" w:rsidRDefault="00777D15" w:rsidP="00777D15">
      <w:r w:rsidRPr="00777D15">
        <w:rPr>
          <w:u w:val="single"/>
        </w:rPr>
        <w:t>Mevrouw Van Rijn</w:t>
      </w:r>
      <w:r w:rsidRPr="00777D15">
        <w:t xml:space="preserve">: Nou, oké, dan gaat mijnheer Goetheer het vast doen. </w:t>
      </w:r>
    </w:p>
    <w:p w14:paraId="36B1AFEB" w14:textId="77777777" w:rsidR="00777D15" w:rsidRPr="00777D15" w:rsidRDefault="00777D15" w:rsidP="00777D15">
      <w:r w:rsidRPr="00777D15">
        <w:rPr>
          <w:u w:val="single"/>
        </w:rPr>
        <w:t>De voorzitter</w:t>
      </w:r>
      <w:r w:rsidRPr="00777D15">
        <w:t>: Mevrouw Rademaker maakt haar antwoord af.</w:t>
      </w:r>
    </w:p>
    <w:p w14:paraId="59B68D6E" w14:textId="77777777" w:rsidR="00777D15" w:rsidRPr="00777D15" w:rsidRDefault="00777D15" w:rsidP="00777D15">
      <w:r w:rsidRPr="00777D15">
        <w:rPr>
          <w:u w:val="single"/>
        </w:rPr>
        <w:t>Mevrouw Rademaker</w:t>
      </w:r>
      <w:r w:rsidRPr="00777D15">
        <w:t xml:space="preserve">: Ja, nou dan ben ik even … </w:t>
      </w:r>
    </w:p>
    <w:p w14:paraId="4B5CA49B" w14:textId="77777777" w:rsidR="00777D15" w:rsidRPr="00777D15" w:rsidRDefault="00777D15" w:rsidP="00777D15">
      <w:r w:rsidRPr="00777D15">
        <w:rPr>
          <w:u w:val="single"/>
        </w:rPr>
        <w:t>De voorzitter</w:t>
      </w:r>
      <w:r w:rsidRPr="00777D15">
        <w:t>: Dan kijken we even naar de heer Goetheer, want die heeft ook een vraag.</w:t>
      </w:r>
    </w:p>
    <w:p w14:paraId="3C239A83" w14:textId="77777777" w:rsidR="00777D15" w:rsidRPr="00777D15" w:rsidRDefault="00777D15" w:rsidP="00777D15">
      <w:r w:rsidRPr="00777D15">
        <w:rPr>
          <w:u w:val="single"/>
        </w:rPr>
        <w:t>De heer Goetheer</w:t>
      </w:r>
      <w:r w:rsidRPr="00777D15">
        <w:t xml:space="preserve">: Dank u wel voorzitter. Ik pak hem dan toch heel even door over de organisatie herstelplan. Ik weet nu al wel welke vraag ik zo meteen van het CDA krijg als ik er wel voor stem, want dat zal ik zeker doen. Maar, deelt De Lokale Partij de mening van mij dat het wel zeer teleurstellend is, de uitwerking van het organisatie herstelplan, met de toezegging die we afgelopen zomer hebben gehad en waar we dan nu staan? Dan zoek ik eigenlijk naar welke opdracht geven we het college nu mee om hiermee verder aan de slag te gaan, ook als we het organisatie herstelplan wel steunen? </w:t>
      </w:r>
    </w:p>
    <w:p w14:paraId="3CEB6304" w14:textId="77777777" w:rsidR="00777D15" w:rsidRPr="00777D15" w:rsidRDefault="00777D15" w:rsidP="00777D15">
      <w:r w:rsidRPr="00777D15">
        <w:rPr>
          <w:u w:val="single"/>
        </w:rPr>
        <w:t>De voorzitter</w:t>
      </w:r>
      <w:r w:rsidRPr="00777D15">
        <w:t>: Mevrouw Rademaker.</w:t>
      </w:r>
    </w:p>
    <w:p w14:paraId="2D42589C" w14:textId="77777777" w:rsidR="00777D15" w:rsidRPr="00777D15" w:rsidRDefault="00777D15" w:rsidP="00777D15">
      <w:r w:rsidRPr="00777D15">
        <w:rPr>
          <w:u w:val="single"/>
        </w:rPr>
        <w:t>Mevrouw Rademaker</w:t>
      </w:r>
      <w:r w:rsidRPr="00777D15">
        <w:t>: Nee, daar ben ik zeker in teleurgesteld. Het simpele feit alleen al dat we nu al maanden vragen geef ons nou gewoon een organogram. Waar stonden we, waar staan we nu, waar willen we naartoe? Dat maakt het voor iedereen een stuk inzichtelijker om de besluiten te nemen. Dat …</w:t>
      </w:r>
    </w:p>
    <w:p w14:paraId="654E2F70" w14:textId="77777777" w:rsidR="00777D15" w:rsidRPr="00777D15" w:rsidRDefault="00777D15" w:rsidP="00777D15">
      <w:r w:rsidRPr="00777D15">
        <w:rPr>
          <w:u w:val="single"/>
        </w:rPr>
        <w:t>De heer Goetheer</w:t>
      </w:r>
      <w:r w:rsidRPr="00777D15">
        <w:t>: Sorry, dan … Voorzitter?</w:t>
      </w:r>
    </w:p>
    <w:p w14:paraId="037EC291" w14:textId="77777777" w:rsidR="00777D15" w:rsidRPr="00777D15" w:rsidRDefault="00777D15" w:rsidP="00777D15">
      <w:r w:rsidRPr="00777D15">
        <w:rPr>
          <w:u w:val="single"/>
        </w:rPr>
        <w:t>De voorzitter</w:t>
      </w:r>
      <w:r w:rsidRPr="00777D15">
        <w:t>: Maakt u het af ja.</w:t>
      </w:r>
    </w:p>
    <w:p w14:paraId="30FAF737" w14:textId="77777777" w:rsidR="00777D15" w:rsidRPr="00777D15" w:rsidRDefault="00777D15" w:rsidP="00777D15">
      <w:r w:rsidRPr="00777D15">
        <w:rPr>
          <w:u w:val="single"/>
        </w:rPr>
        <w:t>Mevrouw Rademaker</w:t>
      </w:r>
      <w:r w:rsidRPr="00777D15">
        <w:t>: Dat betekent niet, omdat dat organogram er niet ligt, dat ik geen vertrouwen heb in dat de organisatie de boel wel in zijn hoofd heeft waar het naartoe moet en daar de plannen voor heeft en dus kennelijk de middelen voor nodig heeft. Natuurlijk is het een enorme vertrouwenskwestie. Die snap ik heel goed. Ik snap heel goed waarom andere partijen er ook grote moeite mee hebben. Als ik zie wat hier het afgelopen jaar gebeurd is, en van waar we komen en waar we nu staan, dan ben ik bereid en met mij de fractie van De Lokale Partij bereidt, om het college het vertrouwen te geven dat deze dus ook gewoon op orde komt. Alleen een beetje later dan dat we misschien gehoopt hadden op papier.</w:t>
      </w:r>
    </w:p>
    <w:p w14:paraId="26EAB7D9" w14:textId="77777777" w:rsidR="00777D15" w:rsidRPr="00777D15" w:rsidRDefault="00777D15" w:rsidP="00777D15">
      <w:r w:rsidRPr="00777D15">
        <w:rPr>
          <w:u w:val="single"/>
        </w:rPr>
        <w:t>De voorzitter</w:t>
      </w:r>
      <w:r w:rsidRPr="00777D15">
        <w:t>: Gaat u verder. Althans, als u nog voor deze termijn nog meer opmerkingen … Ja, mevrouw Wind.</w:t>
      </w:r>
    </w:p>
    <w:p w14:paraId="159BC285" w14:textId="77777777" w:rsidR="00777D15" w:rsidRPr="00777D15" w:rsidRDefault="00777D15" w:rsidP="00777D15">
      <w:r w:rsidRPr="00777D15">
        <w:rPr>
          <w:u w:val="single"/>
        </w:rPr>
        <w:t>Mevrouw Wind</w:t>
      </w:r>
      <w:r w:rsidRPr="00777D15">
        <w:t xml:space="preserve">: Ja, ik denk het is in ieder geval niet onze bedoeling om elkaar te bevechten op wie het meeste vertrouwen heeft en waarin voorzitter. Dat zouden we nog verliezen ook, dus die strijd ga ik helemaal niet aan. Waar het ons om gaat, is het feit dat er heel veel geld beschikbaar is voor de organisatie. Ja, er ligt heel veel werk. Dat is ook waar. Maar, het grote probleem is dat we alsmaar dat geld niet op krijgen en we begroten het wel. Vast, iedereen doet vast zijn best. Wij kennen ook de arbeidsmarktloon problematiek, maar </w:t>
      </w:r>
      <w:r w:rsidRPr="00777D15">
        <w:lastRenderedPageBreak/>
        <w:t xml:space="preserve">we doen steeds meer geld. We houden elk jaar weer over. Dat gaat naar de algemene reserve en het levert geen mensen op. Mijn vraag aan u is: gelooft u toch dat meer geld betekent dat we ook meer mensen hebben? </w:t>
      </w:r>
    </w:p>
    <w:p w14:paraId="1382351F" w14:textId="77777777" w:rsidR="00777D15" w:rsidRPr="00777D15" w:rsidRDefault="00777D15" w:rsidP="00777D15">
      <w:r w:rsidRPr="00777D15">
        <w:rPr>
          <w:u w:val="single"/>
        </w:rPr>
        <w:t>Mevrouw Rademaker</w:t>
      </w:r>
      <w:r w:rsidRPr="00777D15">
        <w:t xml:space="preserve">: Daar zet ik wel op in ja. </w:t>
      </w:r>
    </w:p>
    <w:p w14:paraId="053CA0B6" w14:textId="77777777" w:rsidR="00777D15" w:rsidRPr="00777D15" w:rsidRDefault="00777D15" w:rsidP="00777D15">
      <w:r w:rsidRPr="00777D15">
        <w:rPr>
          <w:u w:val="single"/>
        </w:rPr>
        <w:t>Mevrouw Wind</w:t>
      </w:r>
      <w:r w:rsidRPr="00777D15">
        <w:t>: Ja, dat begrijp ik wel, maar als je kijkt naar hoe het …</w:t>
      </w:r>
    </w:p>
    <w:p w14:paraId="01EE0D4F" w14:textId="77777777" w:rsidR="00777D15" w:rsidRPr="00777D15" w:rsidRDefault="00777D15" w:rsidP="00777D15">
      <w:r w:rsidRPr="00777D15">
        <w:rPr>
          <w:u w:val="single"/>
        </w:rPr>
        <w:t>De voorzitter</w:t>
      </w:r>
      <w:r w:rsidRPr="00777D15">
        <w:t xml:space="preserve">: Volgens mij heeft u antwoord op uw vraag gekregen. </w:t>
      </w:r>
    </w:p>
    <w:p w14:paraId="2481431A" w14:textId="77777777" w:rsidR="00777D15" w:rsidRPr="00777D15" w:rsidRDefault="00777D15" w:rsidP="00777D15">
      <w:r w:rsidRPr="00777D15">
        <w:rPr>
          <w:u w:val="single"/>
        </w:rPr>
        <w:t>Mevrouw Wind</w:t>
      </w:r>
      <w:r w:rsidRPr="00777D15">
        <w:t>: Wat zegt u?</w:t>
      </w:r>
    </w:p>
    <w:p w14:paraId="0DF80728" w14:textId="77777777" w:rsidR="00777D15" w:rsidRPr="00777D15" w:rsidRDefault="00777D15" w:rsidP="00777D15">
      <w:r w:rsidRPr="00777D15">
        <w:rPr>
          <w:u w:val="single"/>
        </w:rPr>
        <w:t>De voorzitter</w:t>
      </w:r>
      <w:r w:rsidRPr="00777D15">
        <w:t xml:space="preserve">: U heeft antwoord op uw vraag gekregen. </w:t>
      </w:r>
    </w:p>
    <w:p w14:paraId="7F373151" w14:textId="77777777" w:rsidR="00777D15" w:rsidRPr="00777D15" w:rsidRDefault="00777D15" w:rsidP="00777D15">
      <w:r w:rsidRPr="00777D15">
        <w:rPr>
          <w:u w:val="single"/>
        </w:rPr>
        <w:t>Mevrouw Wind</w:t>
      </w:r>
      <w:r w:rsidRPr="00777D15">
        <w:t>: Nou, dan ben ik helemaal tevreden. Zal ik nog een vervolgvraag stellen of zegt u doe maar niet?</w:t>
      </w:r>
    </w:p>
    <w:p w14:paraId="036BDB94" w14:textId="77777777" w:rsidR="00777D15" w:rsidRPr="00777D15" w:rsidRDefault="00777D15" w:rsidP="00777D15">
      <w:r w:rsidRPr="00777D15">
        <w:rPr>
          <w:u w:val="single"/>
        </w:rPr>
        <w:t>De voorzitter</w:t>
      </w:r>
      <w:r w:rsidRPr="00777D15">
        <w:t>: Nou, doet u dat dan maar ja.</w:t>
      </w:r>
    </w:p>
    <w:p w14:paraId="5BD366A6" w14:textId="77777777" w:rsidR="00777D15" w:rsidRPr="00777D15" w:rsidRDefault="00777D15" w:rsidP="00777D15">
      <w:r w:rsidRPr="00777D15">
        <w:rPr>
          <w:u w:val="single"/>
        </w:rPr>
        <w:t>Mevrouw Wind</w:t>
      </w:r>
      <w:r w:rsidRPr="00777D15">
        <w:t>: Ja, je kan ook zeggen ik vind het eigenlijk wel verstandig. Zullen we het erbij laten? Dank u wel.</w:t>
      </w:r>
    </w:p>
    <w:p w14:paraId="5815DCBF" w14:textId="77777777" w:rsidR="00777D15" w:rsidRPr="00777D15" w:rsidRDefault="00777D15" w:rsidP="00777D15">
      <w:r w:rsidRPr="00777D15">
        <w:rPr>
          <w:u w:val="single"/>
        </w:rPr>
        <w:t>De voorzitter</w:t>
      </w:r>
      <w:r w:rsidRPr="00777D15">
        <w:t>: Ja, mevrouw Van Rijn nog?</w:t>
      </w:r>
    </w:p>
    <w:p w14:paraId="59C2818C" w14:textId="77777777" w:rsidR="00777D15" w:rsidRPr="00777D15" w:rsidRDefault="00777D15" w:rsidP="00777D15">
      <w:r w:rsidRPr="00777D15">
        <w:rPr>
          <w:u w:val="single"/>
        </w:rPr>
        <w:t>Mevrouw Van Rijn</w:t>
      </w:r>
      <w:r w:rsidRPr="00777D15">
        <w:t>: Ja, dank u wel voorzitter. Ik heb dan toch nog een vraag aan mevrouw Rademaker. Want, u haalt daar dan allerlei dingen bij? Onze medewerkers hebben een bureau nodig. Nou, dat was nou zo ongeveer het enige wat er wel concreet in stond. Vijftigduizend euro extra. Nou, dat is ook nog wel heel ver van die een komma zes miljoen af. Het gaat het CDA er niet om dat we het college dat geld niet gunnen voor die organisatie. Wij hebben gezegd: laten we het nu reserveren en dan een fatsoenlijk plan verwachten. Dat is toch het minst wat wij als raad moeten controleren of het college het geld goed besteed en uitgeeft? Dat is toch het minste wat we kunnen doen door te zeggen: beste college, we reserveren het voor u, maar we willen wel echt zien en niet tot in de poppetjes, maar wat gaan we doen voor die een komma zes miljoen en waar brengt het ons? Want, we hebben de afgelopen jaren al heel veel gedaan wat niet geholpen heeft en dan, als dat er is en als dat de volgende maand is, zijn we hartstikke blij, dan geven we het geld. Dat is toch het minste wat we als raad moeten vragen?</w:t>
      </w:r>
    </w:p>
    <w:p w14:paraId="15F0C2DC" w14:textId="77777777" w:rsidR="00777D15" w:rsidRPr="00777D15" w:rsidRDefault="00777D15" w:rsidP="00777D15">
      <w:r w:rsidRPr="00777D15">
        <w:rPr>
          <w:u w:val="single"/>
        </w:rPr>
        <w:t>De heer De Kruijff</w:t>
      </w:r>
      <w:r w:rsidRPr="00777D15">
        <w:t>: Voorzitter?</w:t>
      </w:r>
    </w:p>
    <w:p w14:paraId="50703415" w14:textId="77777777" w:rsidR="00777D15" w:rsidRPr="00777D15" w:rsidRDefault="00777D15" w:rsidP="00777D15">
      <w:r w:rsidRPr="00777D15">
        <w:rPr>
          <w:u w:val="single"/>
        </w:rPr>
        <w:t>De voorzitter</w:t>
      </w:r>
      <w:r w:rsidRPr="00777D15">
        <w:t>: Ja.</w:t>
      </w:r>
    </w:p>
    <w:p w14:paraId="7B8AF260" w14:textId="77777777" w:rsidR="00777D15" w:rsidRPr="00777D15" w:rsidRDefault="00777D15" w:rsidP="00777D15">
      <w:r w:rsidRPr="00777D15">
        <w:rPr>
          <w:u w:val="single"/>
        </w:rPr>
        <w:t>De heer De Kruijff</w:t>
      </w:r>
      <w:r w:rsidRPr="00777D15">
        <w:t xml:space="preserve">: Als ik mij meng in dit debat, of moet ik per se een interruptie plegen aan mevrouw Rademaker? Want, dat is niet het geval. </w:t>
      </w:r>
    </w:p>
    <w:p w14:paraId="1C814A88" w14:textId="77777777" w:rsidR="00777D15" w:rsidRPr="00777D15" w:rsidRDefault="00777D15" w:rsidP="00777D15">
      <w:r w:rsidRPr="00777D15">
        <w:rPr>
          <w:u w:val="single"/>
        </w:rPr>
        <w:t>De voorzitter</w:t>
      </w:r>
      <w:r w:rsidRPr="00777D15">
        <w:t>: Nou, ik weet niet wat u gewend bent, maar ik vind enig onderling debat daar is deze termijn voor bedoeld.</w:t>
      </w:r>
    </w:p>
    <w:p w14:paraId="27150E69" w14:textId="77777777" w:rsidR="00777D15" w:rsidRPr="00777D15" w:rsidRDefault="00777D15" w:rsidP="00777D15">
      <w:r w:rsidRPr="00777D15">
        <w:rPr>
          <w:u w:val="single"/>
        </w:rPr>
        <w:lastRenderedPageBreak/>
        <w:t>De heer De Kruijff</w:t>
      </w:r>
      <w:r w:rsidRPr="00777D15">
        <w:t>: Ja, omdat we in de commissie natuurlijk, ik heb als voorzitter van de commissie heb ik destijds gezegd we staan niet toe dat er interrupties op interrupties mogen toestaan, dus daarom dat ik toestemming vraag.</w:t>
      </w:r>
    </w:p>
    <w:p w14:paraId="6DD6A52A" w14:textId="77777777" w:rsidR="00777D15" w:rsidRPr="00777D15" w:rsidRDefault="00777D15" w:rsidP="00777D15">
      <w:r w:rsidRPr="00777D15">
        <w:rPr>
          <w:u w:val="single"/>
        </w:rPr>
        <w:t>De voorzitter</w:t>
      </w:r>
      <w:r w:rsidRPr="00777D15">
        <w:t>: U bent strenger dan ik ben. Misschien loopt het nu wel uit de hand, maar we gaan het proberen.</w:t>
      </w:r>
    </w:p>
    <w:p w14:paraId="5E8B1FFC" w14:textId="77777777" w:rsidR="00777D15" w:rsidRPr="00777D15" w:rsidRDefault="00777D15" w:rsidP="00777D15">
      <w:r w:rsidRPr="00777D15">
        <w:rPr>
          <w:u w:val="single"/>
        </w:rPr>
        <w:t>De heer De Kruijff</w:t>
      </w:r>
      <w:r w:rsidRPr="00777D15">
        <w:t>: Voorzitter dank u wel. Ja, nee ik zou me een beetje willen mengen in het debat. Want, ik …</w:t>
      </w:r>
    </w:p>
    <w:p w14:paraId="1A56FDC3" w14:textId="77777777" w:rsidR="00777D15" w:rsidRPr="00777D15" w:rsidRDefault="00777D15" w:rsidP="00777D15">
      <w:r w:rsidRPr="00777D15">
        <w:rPr>
          <w:u w:val="single"/>
        </w:rPr>
        <w:t>De voorzitter</w:t>
      </w:r>
      <w:r w:rsidRPr="00777D15">
        <w:t>: Laat iedereen het proberen, dan meen ik echt kort en niet herhalen, maar ga uw gang.</w:t>
      </w:r>
    </w:p>
    <w:p w14:paraId="1651D4F2" w14:textId="77777777" w:rsidR="00777D15" w:rsidRPr="00777D15" w:rsidRDefault="00777D15" w:rsidP="00777D15">
      <w:r w:rsidRPr="00777D15">
        <w:rPr>
          <w:u w:val="single"/>
        </w:rPr>
        <w:t>De heer De Kruijff</w:t>
      </w:r>
      <w:r w:rsidRPr="00777D15">
        <w:t>: Ja, persoonlijk snap ik de zorgen van Partij van de Arbeid-GroenLinks en het CDA, maar ik zou graag aan het CDA willen vragen welke informatie heeft u nog meer nodig? Wat gaan we bereiken door nu te zeggen we stellen dit uit, we reserveren het bedrag. U moet dan nog met aanvullende informatie komen. Ik ben zo benieuwd naar welke informatie het CDA dan op zoek is. Ik heb vanochtend heb ik het organisatie herstelplan bij de griffie ingezien. Ik heb het eerder ook gedaan, maar ik wilde het per se vanochtend inzien, zodat alles nog vers in het hoofd zit. Ik moet het college toch wel meegeven, het is ook een plan, het is een organisatieplan, dat het toch wel tot bepaalde hoogte in detail uitgewerkt is. Dus, ik ben zo benieuwd. Mijn vragen aan het CDA en ook aan de Partij van de Arbeid-GroenLinks, welke informatie, even los van de bedragen bij elkaar optellen, welke informatie heeft u van het college nog meer nodig?</w:t>
      </w:r>
    </w:p>
    <w:p w14:paraId="5C62F6BE" w14:textId="77777777" w:rsidR="00777D15" w:rsidRPr="00777D15" w:rsidRDefault="00777D15" w:rsidP="00777D15">
      <w:r w:rsidRPr="00777D15">
        <w:rPr>
          <w:u w:val="single"/>
        </w:rPr>
        <w:t>De voorzitter</w:t>
      </w:r>
      <w:r w:rsidRPr="00777D15">
        <w:t>: Dit is duidelijk. Ja, mevrouw Van Rijn.</w:t>
      </w:r>
    </w:p>
    <w:p w14:paraId="5BA0C504" w14:textId="77777777" w:rsidR="00777D15" w:rsidRPr="00777D15" w:rsidRDefault="00777D15" w:rsidP="00777D15">
      <w:r w:rsidRPr="00777D15">
        <w:rPr>
          <w:u w:val="single"/>
        </w:rPr>
        <w:t>Mevrouw Van Rijn</w:t>
      </w:r>
      <w:r w:rsidRPr="00777D15">
        <w:t xml:space="preserve">: Dank u wel voorzitter. Nou, even los van bij elkaar optellen. Daar ging het hele punt nou juist over. Wat wij eigenlijk willen weten is: wat gaat het college doen? Wat kost dat ongeveer in blokken? Dat ik niet zelf bij de griffie hoef te rekenen met vijftigduizend euro en dan ongeveer op nog veel lager bedrag kom wat ik daar zie staan. En dan: waar brengt het ons? Dat wil ik eigenlijk weten en als u dat heeft gevonden dan, stel ik u nu de vraag: waar zitten die kosten in en wat brengt het ons? Behalve een sterke organisatie, want dat is wel heel gemakkelijk. </w:t>
      </w:r>
    </w:p>
    <w:p w14:paraId="41B31D2B" w14:textId="77777777" w:rsidR="00777D15" w:rsidRPr="00777D15" w:rsidRDefault="00777D15" w:rsidP="00777D15">
      <w:r w:rsidRPr="00777D15">
        <w:rPr>
          <w:u w:val="single"/>
        </w:rPr>
        <w:t>De heer De Kruijff</w:t>
      </w:r>
      <w:r w:rsidRPr="00777D15">
        <w:t>: Ja voorzitter, ik vind het even … Ik deel even mijn ongemak met u, want we hebben het organisatieplan ingezien bij de griffie, maar dat is niet openbaar. Ik kijk toch even naar de voorzitter van de raad en ook de griffie. Want, mevrouw Van Rijn vraagt aan mij van nou ja wat gaan we daarvoor doen? Ik heb het heel duidelijk gelezen, ik heb ook notities gemaakt. Ik zou het zo willen voorlezen, maar ik weet dus niet in hoeverre ik dingen uit het organisatieplan nu mag benoemen. Want, ik heb het vanochtend ingelezen. Er staan echt opgesomd als we het hebben, volgens mij mag ik dat wel zeggen voorzitter, over het sociaal domein, over de dienstverlening, over de omgeving, over het beheer en onderhoud ruimtelijke omgeving, over verkeersbesluiten, over het vastgoed, extra inkomsten voor bezoekers en recreanten, communicatie. Ja, ik ben zelf geen expert in wat dat allemaal moet kosten, maar volgens mij kom je dan toch wel aan een heel eng bedrag.</w:t>
      </w:r>
    </w:p>
    <w:p w14:paraId="0F72D7FC" w14:textId="77777777" w:rsidR="00777D15" w:rsidRPr="00777D15" w:rsidRDefault="00777D15" w:rsidP="00777D15">
      <w:r w:rsidRPr="00777D15">
        <w:rPr>
          <w:u w:val="single"/>
        </w:rPr>
        <w:t>De voorzitter</w:t>
      </w:r>
      <w:r w:rsidRPr="00777D15">
        <w:t>: Ik wil eigenlijk, want het is wel waar, het is vertrouwelijk ter inzage gelegd, dat we zo nog moeten kijken. Want, een deel kan natuurlijk best openbaar, maar er zijn ook dingen die zijn zo haast tot personen toe te leiden. Nou, dat moeten we niet willen. Ik heb het overigens zelf gelezen en ik had gevoel dat mij duidelijk was, maar misschien ligt het aan mij. Ik stel voor dat we toch, er is in ieder geval het aanbod dat we in januari nog een keer over de hele organisatieontwikkeling praten. Ik wil toch vragen mevrouw Rademaker om verder haar verhaal af te maken.</w:t>
      </w:r>
    </w:p>
    <w:p w14:paraId="43D49E76" w14:textId="77777777" w:rsidR="00777D15" w:rsidRPr="00777D15" w:rsidRDefault="00777D15" w:rsidP="00777D15">
      <w:r w:rsidRPr="00777D15">
        <w:rPr>
          <w:u w:val="single"/>
        </w:rPr>
        <w:lastRenderedPageBreak/>
        <w:t>De heer De Kruijff</w:t>
      </w:r>
      <w:r w:rsidRPr="00777D15">
        <w:t xml:space="preserve">: Voorzitter, laatste punt. Even over dat organisatieplan, want ik hoor uw constatering. Ik zou toch het college willen meegeven, misschien kunt u daar aankomende collegevergadering nog eens over in beraad, ik heb het organisatieplan ingezien. We hebben het er nu over, maar er zijn heel veel mensen op de publieke tribune, in de pers die zeggen: ja, geen idee waar u het nu over heeft. Volgens mij staat er absoluut helemaal geen gevoelige informatie en. Ik zou het college toch echt willen oproepen om het organisatieplan openbaar te maken. Dank u wel. </w:t>
      </w:r>
    </w:p>
    <w:p w14:paraId="4ECFEC62" w14:textId="77777777" w:rsidR="00777D15" w:rsidRPr="00777D15" w:rsidRDefault="00777D15" w:rsidP="00777D15">
      <w:r w:rsidRPr="00777D15">
        <w:rPr>
          <w:u w:val="single"/>
        </w:rPr>
        <w:t>De voorzitter</w:t>
      </w:r>
      <w:r w:rsidRPr="00777D15">
        <w:t xml:space="preserve">: U sluit aan bij mijn opmerking dat we nog eens even kunnen kijken wat openbaar kan en wat niet openbaar zou kunnen. Maar, dat weet ik zo uit mijn hoofd ook niet. Maar, we gaan er … Ik vind dan moet je altijd bereid zijn kritisch nog een keer naar te kijken. </w:t>
      </w:r>
    </w:p>
    <w:p w14:paraId="19AC4B70" w14:textId="77777777" w:rsidR="00777D15" w:rsidRPr="00777D15" w:rsidRDefault="00777D15" w:rsidP="00777D15">
      <w:r w:rsidRPr="00777D15">
        <w:rPr>
          <w:u w:val="single"/>
        </w:rPr>
        <w:t>Mevrouw Van Rijn</w:t>
      </w:r>
      <w:r w:rsidRPr="00777D15">
        <w:t>: Voorzitter, mag ik dan nog antwoord geven op de vraag die gesteld is en dat ik het dan even daarbij laat?</w:t>
      </w:r>
    </w:p>
    <w:p w14:paraId="01D6C761" w14:textId="77777777" w:rsidR="00777D15" w:rsidRPr="00777D15" w:rsidRDefault="00777D15" w:rsidP="00777D15">
      <w:r w:rsidRPr="00777D15">
        <w:rPr>
          <w:u w:val="single"/>
        </w:rPr>
        <w:t>De voorzitter</w:t>
      </w:r>
      <w:r w:rsidRPr="00777D15">
        <w:t>: Ja.</w:t>
      </w:r>
    </w:p>
    <w:p w14:paraId="27AB96DA" w14:textId="77777777" w:rsidR="00777D15" w:rsidRPr="00777D15" w:rsidRDefault="00777D15" w:rsidP="00777D15">
      <w:r w:rsidRPr="00777D15">
        <w:rPr>
          <w:u w:val="single"/>
        </w:rPr>
        <w:t>Mevrouw Van Rijn</w:t>
      </w:r>
      <w:r w:rsidRPr="00777D15">
        <w:t>: Mijnheer De Kruijff heeft helemaal gelijk. Dat is ook zo. We gaan programmamanagers aanstellen in plaats van teamleiders. We gaan de taken voor de uitvoering verhogen, we gaan minder teamleiders doen en dan staat daarbij: dit is kostenneutraal. De inkomsten voor recreanten moeten we binnenhalen met een fte. Dit is kostenneutraal.</w:t>
      </w:r>
    </w:p>
    <w:p w14:paraId="7CC6EF07" w14:textId="77777777" w:rsidR="00777D15" w:rsidRPr="00777D15" w:rsidRDefault="00777D15" w:rsidP="00777D15">
      <w:r w:rsidRPr="00777D15">
        <w:rPr>
          <w:u w:val="single"/>
        </w:rPr>
        <w:t>De voorzitter</w:t>
      </w:r>
      <w:r w:rsidRPr="00777D15">
        <w:t xml:space="preserve">: Nee, maar ik ga even ingrijpen. </w:t>
      </w:r>
    </w:p>
    <w:p w14:paraId="76CCDB79" w14:textId="77777777" w:rsidR="00777D15" w:rsidRPr="00777D15" w:rsidRDefault="00777D15" w:rsidP="00777D15">
      <w:r w:rsidRPr="00777D15">
        <w:rPr>
          <w:u w:val="single"/>
        </w:rPr>
        <w:t>Mevrouw Van Rijn</w:t>
      </w:r>
      <w:r w:rsidRPr="00777D15">
        <w:t xml:space="preserve">: Nee voorzitter, er staat gewoon geen onderbouwing. Mijnheer De Kruijff die doet allemaal aannames die er niet in staan. </w:t>
      </w:r>
    </w:p>
    <w:p w14:paraId="2C0C9B95" w14:textId="77777777" w:rsidR="00777D15" w:rsidRPr="00777D15" w:rsidRDefault="00777D15" w:rsidP="00777D15">
      <w:r w:rsidRPr="00777D15">
        <w:rPr>
          <w:u w:val="single"/>
        </w:rPr>
        <w:t>De voorzitter</w:t>
      </w:r>
      <w:r w:rsidRPr="00777D15">
        <w:t xml:space="preserve">: Nee, dit nu even. Dit is het gevaar als mensen allerlei stuk inzagen doen. Wij gaan nog even kijken of het vertrouwelijk moet blijven of dat je kan zeggen een groot deel kan gewoon openbaar, maar het wordt … Je merkt hier al de, ene zegt het is duidelijk, de ander niet, dus die discussie op basis van een stuk wat niet openbaar is gaan we niet doen. We komen daar nog even op terug en ik vind gewoon dat mevrouw Rademaker nu haar tweede termijn kan afmaken. </w:t>
      </w:r>
    </w:p>
    <w:p w14:paraId="7AB968E2" w14:textId="77777777" w:rsidR="00777D15" w:rsidRPr="00777D15" w:rsidRDefault="00777D15" w:rsidP="00777D15">
      <w:r w:rsidRPr="00777D15">
        <w:rPr>
          <w:u w:val="single"/>
        </w:rPr>
        <w:t>Mevrouw Rademaker</w:t>
      </w:r>
      <w:r w:rsidRPr="00777D15">
        <w:t xml:space="preserve">: Dank u wel voorzitter. Ik laat het organisatie herstelplan even voor wat is, want ik heb er enorm ongemak mee over wat ik wel en niet kan zeggen verder. Het Integraal Huisvestingsplan onderwijs. Al een jaar in concept klaar. Waarom zijn we daar niet verder mee? Dat is dus, heb ik begrepen omdat de scholen nog hun visie erop mogen geven en een uitspraak over mogen doen. Dat is jammer dat dat dus allemaal wat langer duurt, maar het zit eraan te komen. Q-een, 2024 moet het helemaal klaar zijn na de participatie van de scholen zelf. Om dan nu te zeggen dan ook maar even geen geld, dat is dezelfde als met de andere posten. Het is een stelpost. Waarom zouden we nu een ingewikkelde administratieve manoeuvre gaan maken, vanavond zeggen van we bevriezen het geld of u krijgt het pas als het zover is? Volgens mij lopen we dan alleen maar het risico dat er allerlei werk op ons afkomt wat nergens voor nodig is. Het kan pas uitgegeven worden als het plan er is, dus laten we het leven nou niet ingewikkelder maken dan dat het al is. Dan ben ik er volgens mij voorzitter. </w:t>
      </w:r>
    </w:p>
    <w:p w14:paraId="35F9AA6D" w14:textId="77777777" w:rsidR="00777D15" w:rsidRPr="00777D15" w:rsidRDefault="00777D15" w:rsidP="00777D15">
      <w:r w:rsidRPr="00777D15">
        <w:rPr>
          <w:u w:val="single"/>
        </w:rPr>
        <w:t>De voorzitter</w:t>
      </w:r>
      <w:r w:rsidRPr="00777D15">
        <w:t>: Dank u wel. Dan vervolgens het CDA, mevrouw Van Rijn.</w:t>
      </w:r>
    </w:p>
    <w:p w14:paraId="460BE90B" w14:textId="77777777" w:rsidR="00777D15" w:rsidRPr="00777D15" w:rsidRDefault="00777D15" w:rsidP="00777D15">
      <w:r w:rsidRPr="00777D15">
        <w:rPr>
          <w:u w:val="single"/>
        </w:rPr>
        <w:lastRenderedPageBreak/>
        <w:t>Mevrouw Van Rijn</w:t>
      </w:r>
      <w:r w:rsidRPr="00777D15">
        <w:t>: Ja, dank u wel voorzitter. Ik zal niet alle amendementen en moties doorlopen. Dat ziet u dan na de schorsing bij de stemming wel, maar een aantal daaruit halen. Allereerst ben ik heel blij met de omarming van het college dat het reserve stimulering volkshuisvesting wil aanwenden voor een grondig onderzoek naar de bouwplannen die het CDA en de Dillewijn heeft gepresenteerd. Uiteraard zijn wij prima bereid om daarin even op gesprek te gaan. Daarna wil ik me daar ook uit het terugtrekken, want het idee van deze motie is dat het college een onafhankelijk onderzoek doet om te kijken naar deze resultaten. Dus, dat onderzoek en die toezegging zien wij dan ook heel graag tegemoet. Dan De Lokale Partij, voorzitter. Ja, het glas vol, het glas halfleeg. Ik heb naar uw eerste termijn geluisterd en ik dacht ja, dat zijn allemaal vragen aan het college. Kunnen we de OZB verlagen en zo zaten er nog allerlei vragen in. Waarvoor we volgens mij bij elkaar zitten vanavond is om als raad te bepalen wat wij willen en die vragen die hebben we allemaal een keer gesteld in de commissie. Dat antwoord weten we eigenlijk ook best wel. Ik ben zo benieuwd wat vindt u daar dan zelf van? Het organisatie herstelplan hebben we net al uitvoerig besproken. Ik hoop dat de heer De Kruijff in zijn termijn mij nog even die optelsom wil geven. Maar, voorzitter in mijn eerste betoog zei ik hoop toch op een passievolle discussie in de raad en ik vind het eigenlijk echt wel frappant dat onze grootste fractie in de gemeenteraad gewoon, nou ik wil niet zeggen alles zo voor zoete koek aanneemt, maar daar lijkt het voor de CDA-fractie wel op. U bent weinig kritisch. Ja, in een eerste termijn. Dan kunt u kritisch zijn. Maar, waar komt u nu mee? Wat zijn uw eigen plannen? Heeft u plannen die geen geld kosten? Heeft u misschien een mooi blauw plan. Wat bent u met zijn allen dan voornemens om in deze raad in te brengen? Wat wilt u bereiken? Ik kan me gewoon niet voorstellen dat u dan altijd aan, nou ja, ik weet niet of het aan de lijn lopen van het college is, maar ik hoor u altijd als wij gewoon in overleg zijn met elkaar van dit, wij zouden dat wel. En, als we dan hier zitten denk ik altijd wat jammer, wat zonde. Want, volgens mij heeft u ook hele goede ideeën. Nou, die OZB-verlaging daarvan heb ik de wethouder niet horen zeggen …</w:t>
      </w:r>
    </w:p>
    <w:p w14:paraId="51F835D8" w14:textId="77777777" w:rsidR="00777D15" w:rsidRPr="00777D15" w:rsidRDefault="00777D15" w:rsidP="00777D15">
      <w:r w:rsidRPr="00777D15">
        <w:rPr>
          <w:u w:val="single"/>
        </w:rPr>
        <w:t>De voorzitter</w:t>
      </w:r>
      <w:r w:rsidRPr="00777D15">
        <w:t>: Interruptie van mevrouw Rademaker.</w:t>
      </w:r>
    </w:p>
    <w:p w14:paraId="3A367A0F" w14:textId="77777777" w:rsidR="00777D15" w:rsidRPr="00777D15" w:rsidRDefault="00777D15" w:rsidP="00777D15">
      <w:r w:rsidRPr="00777D15">
        <w:rPr>
          <w:u w:val="single"/>
        </w:rPr>
        <w:t>Mevrouw Rademaker</w:t>
      </w:r>
      <w:r w:rsidRPr="00777D15">
        <w:t>: Nou kijk, een van de belangrijkste punten voor De Lokale Partij zitten in deze begroting. Daar ga ik toch niet amenderen op waar ik blij mee ben? Wij hebben twee hele belangrijke punten naar voren gebracht en daar wordt nu gehoor aan gegeven. Dat is dat de basis op orde is. Daar is keihard voor gewerkt. Er ligt nu een sluitende begroting, de beheerplannen zijn er, het mobiliteitsplan is er, dat is punt een. De financiën die daarbij horen op orde. Dat maakte de glans nog een beetje mooier. Het tweede waar we altijd enorm op ingezet hebben: maak die buitenboel op orde. Het kan niet waar zijn dat inwoners al jaren betalen voor weg en wegenonderhoud, bruggen, beschoeiing en dat er ondertussen niks gebeurt. Daar zijn nu prachtige plannen voor gepresenteerd. Zelfs met nog een extra toezegging dat als het boven de vijfhonderdduizend euro uitkomt we dat in de raad nog met elkaar kunnen bespreken. Waarom zou ik dat gaan amenderen? Het ligt voor De Lokale Partij klaar om op te scheppen. U komt met een schitterende motie over het maatschappelijk vastgoed multifunctioneel gaan inzetten. Zijn we groot voorstander van. Moet ik dan daar dan ook nog een keer een motie voor gaan maken? Hij ligt er. We kunnen hem zo goedkeuren. Kan het nu al vertellen. Zullen we hartstikke voor stemmen, want dat is een van de dingen waar we al jaren over bezig zijn. Creatief met bouwgrond omgaan en de nota maatschappelijk vastgoed gebruiken om nou eens een keer met dat maatschappelijk vastgoed te kijken wat je er nog meer mee kan anders dan een enorme stijlpost aan onderhoudskosten en niet tevreden zijn over de gebouwen.</w:t>
      </w:r>
    </w:p>
    <w:p w14:paraId="56F55C14" w14:textId="77777777" w:rsidR="00777D15" w:rsidRPr="00777D15" w:rsidRDefault="00777D15" w:rsidP="00777D15">
      <w:r w:rsidRPr="00777D15">
        <w:rPr>
          <w:u w:val="single"/>
        </w:rPr>
        <w:t>De voorzitter</w:t>
      </w:r>
      <w:r w:rsidRPr="00777D15">
        <w:t>: Mevrouw Wind nog.</w:t>
      </w:r>
    </w:p>
    <w:p w14:paraId="1DDA41CF" w14:textId="77777777" w:rsidR="00777D15" w:rsidRPr="00777D15" w:rsidRDefault="00777D15" w:rsidP="00777D15">
      <w:r w:rsidRPr="00777D15">
        <w:rPr>
          <w:u w:val="single"/>
        </w:rPr>
        <w:t>Mevrouw Wind</w:t>
      </w:r>
      <w:r w:rsidRPr="00777D15">
        <w:t xml:space="preserve">: Ja voorzitter, ik ga het mevrouw Rademaker niet moeilijk maken, want ik snap haar positie heel goed. Dus, u heeft aan mij een makkie, maar een vraag wil ik wel stellen. U zegt de basis op orde, maar </w:t>
      </w:r>
      <w:r w:rsidRPr="00777D15">
        <w:lastRenderedPageBreak/>
        <w:t xml:space="preserve">collega's, de basis is niet op orde. En, het is waar en dan ga ik vooral wethouders Zagt zonder boetekleed prijzen om wat hij allemaal gedaan heeft. Want, dat is heel veel, maar als we kijken naar de personele situatie dan zien we ambtenaren die op hun tandvlees lopen, dan zien we vijftig vacatures, dan horen we constant het werk kan niet gedaan worden. Nee, dat snap ik met zoveel vacatures. En, alles wat er misgaat dan wordt er gezegd het is gebrek aan formatie. Dat is wat we steeds horen. Nu wordt er weer meer geld gevraagd en mijn vraag aan u is een hele eenvoudige: denkt u nou dat meer geld meer mensen oplevert? </w:t>
      </w:r>
    </w:p>
    <w:p w14:paraId="591B742B" w14:textId="77777777" w:rsidR="00777D15" w:rsidRPr="00777D15" w:rsidRDefault="00777D15" w:rsidP="00777D15">
      <w:r w:rsidRPr="00777D15">
        <w:rPr>
          <w:u w:val="single"/>
        </w:rPr>
        <w:t>De voorzitter</w:t>
      </w:r>
      <w:r w:rsidRPr="00777D15">
        <w:t>: Mevrouw Rademaker.</w:t>
      </w:r>
    </w:p>
    <w:p w14:paraId="0D448AE3" w14:textId="77777777" w:rsidR="00777D15" w:rsidRPr="00777D15" w:rsidRDefault="00777D15" w:rsidP="00777D15">
      <w:r w:rsidRPr="00777D15">
        <w:rPr>
          <w:u w:val="single"/>
        </w:rPr>
        <w:t>Mevrouw Rademaker</w:t>
      </w:r>
      <w:r w:rsidRPr="00777D15">
        <w:t xml:space="preserve">: Zeg ik het nog een keer. Daar zet ik op in. Daar zetten wij op in. </w:t>
      </w:r>
    </w:p>
    <w:p w14:paraId="1990E435" w14:textId="77777777" w:rsidR="00777D15" w:rsidRPr="00777D15" w:rsidRDefault="00777D15" w:rsidP="00777D15">
      <w:r w:rsidRPr="00777D15">
        <w:rPr>
          <w:u w:val="single"/>
        </w:rPr>
        <w:t>Mevrouw Wind</w:t>
      </w:r>
      <w:r w:rsidRPr="00777D15">
        <w:t>: Hoe dan?</w:t>
      </w:r>
    </w:p>
    <w:p w14:paraId="668F9281" w14:textId="77777777" w:rsidR="00777D15" w:rsidRPr="00777D15" w:rsidRDefault="00777D15" w:rsidP="00777D15">
      <w:r w:rsidRPr="00777D15">
        <w:rPr>
          <w:u w:val="single"/>
        </w:rPr>
        <w:t>Mevrouw Rademaker</w:t>
      </w:r>
      <w:r w:rsidRPr="00777D15">
        <w:t xml:space="preserve">: Hoe dan? Nou, volgens mij heeft de wethouder net al gezegd dat er veel creatiever met werving omgegaan gaat worden. Dat er met man en macht op ingezet wordt zoveel mogelijk mensen binnen te halen. Dat alle netwerken ingezet worden om mensen binnen te halen. </w:t>
      </w:r>
    </w:p>
    <w:p w14:paraId="2CF4431E" w14:textId="77777777" w:rsidR="00777D15" w:rsidRPr="00777D15" w:rsidRDefault="00777D15" w:rsidP="00777D15">
      <w:r w:rsidRPr="00777D15">
        <w:rPr>
          <w:u w:val="single"/>
        </w:rPr>
        <w:t>Mevrouw Wind</w:t>
      </w:r>
      <w:r w:rsidRPr="00777D15">
        <w:t>: Om het kort te houden. Dat is ook zo, maar dat gebeurt al twee jaar.</w:t>
      </w:r>
    </w:p>
    <w:p w14:paraId="31BFB116" w14:textId="77777777" w:rsidR="00777D15" w:rsidRPr="00777D15" w:rsidRDefault="00777D15" w:rsidP="00777D15">
      <w:r w:rsidRPr="00777D15">
        <w:rPr>
          <w:u w:val="single"/>
        </w:rPr>
        <w:t>De voorzitter</w:t>
      </w:r>
      <w:r w:rsidRPr="00777D15">
        <w:t>: Echt als laatste, dan gaan we terug naar mevrouw Van Rijn. Want, het was haar tweede termijn. Ja. Ja, nu nog. U mag nog even, maar echt als laatste nu.</w:t>
      </w:r>
    </w:p>
    <w:p w14:paraId="21F97502" w14:textId="77777777" w:rsidR="00777D15" w:rsidRPr="00777D15" w:rsidRDefault="00777D15" w:rsidP="00777D15">
      <w:r w:rsidRPr="00777D15">
        <w:rPr>
          <w:u w:val="single"/>
        </w:rPr>
        <w:t>Mevrouw Wind</w:t>
      </w:r>
      <w:r w:rsidRPr="00777D15">
        <w:t>: Ja, nou, ik zei dat verhaal doen we al twee jaar en ik denk dat steeds hetzelfde doen geen ander resultaat oplevert. Dank u wel.</w:t>
      </w:r>
    </w:p>
    <w:p w14:paraId="7A0A834C" w14:textId="77777777" w:rsidR="00777D15" w:rsidRPr="00777D15" w:rsidRDefault="00777D15" w:rsidP="00777D15">
      <w:r w:rsidRPr="00777D15">
        <w:rPr>
          <w:u w:val="single"/>
        </w:rPr>
        <w:t>Mevrouw Rademaker</w:t>
      </w:r>
      <w:r w:rsidRPr="00777D15">
        <w:t xml:space="preserve">: Maar, dan kom ik weer terug op hetzelfde punt en zo blijven we elkaar in de staart bijten. Lijkt me niet handig. Gebeurtenissen uit het verleden zijn geen garanties voor uitkomsten in de toekomst. Gun … Wij … Nee, ik ga hem niet oproepen. Wij gunnen het college dat zij nu wel creatief aan de gang gaan en dat de mensen wel binnengehaald worden. </w:t>
      </w:r>
    </w:p>
    <w:p w14:paraId="005BF5F2" w14:textId="77777777" w:rsidR="00777D15" w:rsidRPr="00777D15" w:rsidRDefault="00777D15" w:rsidP="00777D15">
      <w:r w:rsidRPr="00777D15">
        <w:rPr>
          <w:u w:val="single"/>
        </w:rPr>
        <w:t>De voorzitter</w:t>
      </w:r>
      <w:r w:rsidRPr="00777D15">
        <w:t xml:space="preserve">: Dan kan mevrouw Van Rijn vervolgen. </w:t>
      </w:r>
    </w:p>
    <w:p w14:paraId="62F6F7CA" w14:textId="77777777" w:rsidR="00777D15" w:rsidRPr="00777D15" w:rsidRDefault="00777D15" w:rsidP="00777D15">
      <w:r w:rsidRPr="00777D15">
        <w:rPr>
          <w:u w:val="single"/>
        </w:rPr>
        <w:t>De heer Goetheer</w:t>
      </w:r>
      <w:r w:rsidRPr="00777D15">
        <w:t>: Voorzitter? Mijn excuus, maar ik wilde ook nog reageren op mevrouw Rademaker.</w:t>
      </w:r>
    </w:p>
    <w:p w14:paraId="378CE709" w14:textId="77777777" w:rsidR="00777D15" w:rsidRPr="00777D15" w:rsidRDefault="00777D15" w:rsidP="00777D15">
      <w:r w:rsidRPr="00777D15">
        <w:rPr>
          <w:u w:val="single"/>
        </w:rPr>
        <w:t>De voorzitter</w:t>
      </w:r>
      <w:r w:rsidRPr="00777D15">
        <w:t>: Mijnheer Goetheer.</w:t>
      </w:r>
    </w:p>
    <w:p w14:paraId="338826A7" w14:textId="77777777" w:rsidR="00777D15" w:rsidRPr="00777D15" w:rsidRDefault="00777D15" w:rsidP="00777D15">
      <w:r w:rsidRPr="00777D15">
        <w:rPr>
          <w:u w:val="single"/>
        </w:rPr>
        <w:t>De heer Goetheer</w:t>
      </w:r>
      <w:r w:rsidRPr="00777D15">
        <w:t xml:space="preserve">: Want, mij ging het dan meer ook nog om de OZB. In de eerste termijn hoor ik De Lokale Partij en ook de VVD zeggen dat ze eigenlijk voorstander zijn voor verdere verlaging van de OZB. Dus, ik vind het dan gek dat ik nu in de tweede termijn te horen krijg van nee gaan we allemaal niet steunen. Op het moment dat in de eerste termijn er een bepaalde visie is binnen een partij om iets te gaan doen, dan is het heel logisch dat zo een fractie ook een amendement of motie daarover heeft ingediend. Dus, ik wil toch begrijpen wat is gebeurd tussen de eerste en tweede termijn een, dat de mening zo veranderd is en waarom als het uw mening was in de eerste termijn waarom heeft u geen amendement of motie daarvoor ingediend? </w:t>
      </w:r>
    </w:p>
    <w:p w14:paraId="093F9B1B" w14:textId="77777777" w:rsidR="00777D15" w:rsidRPr="00777D15" w:rsidRDefault="00777D15" w:rsidP="00777D15">
      <w:r w:rsidRPr="00777D15">
        <w:rPr>
          <w:u w:val="single"/>
        </w:rPr>
        <w:t>De voorzitter</w:t>
      </w:r>
      <w:r w:rsidRPr="00777D15">
        <w:t>: Mevrouw Rademaker.</w:t>
      </w:r>
    </w:p>
    <w:p w14:paraId="682E0464" w14:textId="77777777" w:rsidR="00777D15" w:rsidRPr="00777D15" w:rsidRDefault="00777D15" w:rsidP="00777D15">
      <w:r w:rsidRPr="00777D15">
        <w:rPr>
          <w:u w:val="single"/>
        </w:rPr>
        <w:t>Mevrouw Rademaker</w:t>
      </w:r>
      <w:r w:rsidRPr="00777D15">
        <w:t xml:space="preserve">: Omdat wij een raadsinformatiebrief hebben gekregen waarin met een hele ingewikkelde rekensom we inmiddels allemaal wel begrepen hebben dat, en dat signaal wordt voor ons heel </w:t>
      </w:r>
      <w:r w:rsidRPr="00777D15">
        <w:lastRenderedPageBreak/>
        <w:t xml:space="preserve">duidelijk afgegeven, dat het is niet een kwestie van we hebben vijf procent afgesproken, dus we doen vijf procent. Nee, we kijken wat de situatie is om uit te komen wat we nodig hebben. De wethouder heeft zojuist ook gezegd dat er natuurlijk niet onnodig opgeplust gaat worden om maar op te plussen. We kijken wat er nodig is en op basis daarvan wil de wethouder kijken per jaar wat er nodig is om aan die OZB-opbrengst te komen, met een maximum van die vijf procent in de plus. Dat is een toezegging. Die is voor mij voldoende om te bezien, om te geloven dat het college daar serieus elk jaar naar zal kijken en niet zomaar vijf procent opplust omdat het kan. Het is wel een wezenlijk … Ben ik nou … Oké. Het is wel een wezenlijk onderdeel van het herstelplan dat de OZB een bepaalde waarde moet genereren. Waar De Lokale Partij principieel moeite mee heeft is dat een septembercirculaire ingezet wordt om nu, ja excuseer de uitdrukking, prettige dingen van te doen, zonder dat er een jaarrekening is en zonder dat we weten wat we uit die septembercirculaire allemaal nog nodig zullen hebben om de beurs niet in het rood te laten gaan. Dat is een schot voor de boeg nemen. Laten we nou alsjeblieft niet weer in die valkuil trappen waar we jarenlang in getrapt zijn. Het geld is er, nee het is er toch weer niet. Dat is ook een van de reden, de dekking vanuit die septembercirculaire, daar hebben wij ook echt enorme moeite mee. </w:t>
      </w:r>
    </w:p>
    <w:p w14:paraId="486B6943" w14:textId="77777777" w:rsidR="00777D15" w:rsidRPr="00777D15" w:rsidRDefault="00777D15" w:rsidP="00777D15">
      <w:r w:rsidRPr="00777D15">
        <w:rPr>
          <w:u w:val="single"/>
        </w:rPr>
        <w:t>De voorzitter</w:t>
      </w:r>
      <w:r w:rsidRPr="00777D15">
        <w:t>: Dank u wel. Dan kan. U wilde nog een vervolginterruptie?</w:t>
      </w:r>
    </w:p>
    <w:p w14:paraId="7DE16059" w14:textId="77777777" w:rsidR="00347AD3" w:rsidRDefault="00347AD3" w:rsidP="00347AD3">
      <w:r w:rsidRPr="00A9490D">
        <w:rPr>
          <w:u w:val="single"/>
        </w:rPr>
        <w:t>De heer Goetheer</w:t>
      </w:r>
      <w:r>
        <w:t>: Omdat ik vraag wat er gebeurd is tussen de eerste en tweede termijn en ik krijg te horen een RIB gisteravond. Nou, dat was volgens mij niet …</w:t>
      </w:r>
    </w:p>
    <w:p w14:paraId="4A3A3842" w14:textId="77777777" w:rsidR="00347AD3" w:rsidRDefault="00347AD3" w:rsidP="00347AD3">
      <w:r>
        <w:rPr>
          <w:u w:val="single"/>
        </w:rPr>
        <w:t>Mevrouw Rademaker</w:t>
      </w:r>
      <w:r>
        <w:t>: En een toezegging en een uitleg van de wethouder.</w:t>
      </w:r>
    </w:p>
    <w:p w14:paraId="368D149E" w14:textId="77777777" w:rsidR="00347AD3" w:rsidRDefault="00347AD3" w:rsidP="00347AD3">
      <w:r w:rsidRPr="00A9490D">
        <w:rPr>
          <w:u w:val="single"/>
        </w:rPr>
        <w:t>De heer Goetheer</w:t>
      </w:r>
      <w:r>
        <w:t>: Oké, want dan gaan we daar heel even kort op in. De wethouder die heeft namelijk aangeven dat er nul ruimte is inclusief …</w:t>
      </w:r>
    </w:p>
    <w:p w14:paraId="5D5CC6AA" w14:textId="77777777" w:rsidR="00347AD3" w:rsidRDefault="00347AD3" w:rsidP="00347AD3">
      <w:r w:rsidRPr="00A9490D">
        <w:rPr>
          <w:u w:val="single"/>
        </w:rPr>
        <w:t>De voorzitter</w:t>
      </w:r>
      <w:r>
        <w:t xml:space="preserve">: Ja, maar ik, het worden, u heeft de vraag gesteld, u krijgt een antwoord dus daar gaan we op in, dan komen er nieuwe beschouwingen. Als u nog een korte vervolgvraag heeft maar anders want dan komen straks de laatste fracties … </w:t>
      </w:r>
    </w:p>
    <w:p w14:paraId="4B3E5CB8" w14:textId="77777777" w:rsidR="00347AD3" w:rsidRDefault="00347AD3" w:rsidP="00347AD3">
      <w:r w:rsidRPr="00A9490D">
        <w:rPr>
          <w:u w:val="single"/>
        </w:rPr>
        <w:t>De heer Goetheer</w:t>
      </w:r>
      <w:r>
        <w:t>: Oké, een korte vervolgvraag.</w:t>
      </w:r>
    </w:p>
    <w:p w14:paraId="3277ED70" w14:textId="77777777" w:rsidR="00347AD3" w:rsidRDefault="00347AD3" w:rsidP="00347AD3">
      <w:r w:rsidRPr="00A9490D">
        <w:rPr>
          <w:u w:val="single"/>
        </w:rPr>
        <w:t>De voorzitter</w:t>
      </w:r>
      <w:r>
        <w:t>: Echt een korte vervolgvraag want we moeten echt beetje scherp en slagvaardig het debat kunnen voeren.</w:t>
      </w:r>
    </w:p>
    <w:p w14:paraId="3DDCBF6C" w14:textId="77777777" w:rsidR="00347AD3" w:rsidRDefault="00347AD3" w:rsidP="00347AD3">
      <w:r w:rsidRPr="00A9490D">
        <w:rPr>
          <w:u w:val="single"/>
        </w:rPr>
        <w:t>De heer Goetheer</w:t>
      </w:r>
      <w:r>
        <w:t>: Vanuit het financieel herstelplan zouden we dit jaar een, zou voor volgend jaar een positief resultaat hebben van 1.3 miljoen, even uit mijn hoofd. Dat was wat de wethouder absoluut noodzakelijk vond. De Lokale Partij die, oké, wil geen desserts weggeven met de septembercirculaire, ‘</w:t>
      </w:r>
      <w:r w:rsidRPr="00CC7FD2">
        <w:rPr>
          <w:highlight w:val="yellow"/>
        </w:rPr>
        <w:t>…</w:t>
      </w:r>
      <w:r>
        <w:t>’ daarin, maar ze komen ook dan niet met voorstellen om te komen aan die 1.3 positief volgend jaar. Waarom dan niet?</w:t>
      </w:r>
    </w:p>
    <w:p w14:paraId="58A874FD" w14:textId="77777777" w:rsidR="00347AD3" w:rsidRDefault="00347AD3" w:rsidP="00347AD3">
      <w:r w:rsidRPr="00A9490D">
        <w:rPr>
          <w:u w:val="single"/>
        </w:rPr>
        <w:t>De voorzitter</w:t>
      </w:r>
      <w:r>
        <w:t>: Mevrouw Rademaker.</w:t>
      </w:r>
    </w:p>
    <w:p w14:paraId="519CF72F" w14:textId="77777777" w:rsidR="00347AD3" w:rsidRDefault="00347AD3" w:rsidP="00347AD3">
      <w:r>
        <w:rPr>
          <w:u w:val="single"/>
        </w:rPr>
        <w:t>Mevrouw Rademaker</w:t>
      </w:r>
      <w:r w:rsidRPr="00A9490D">
        <w:t>:</w:t>
      </w:r>
      <w:r>
        <w:t xml:space="preserve"> Die snap ik niet.</w:t>
      </w:r>
    </w:p>
    <w:p w14:paraId="0DC3A7C9" w14:textId="77777777" w:rsidR="00347AD3" w:rsidRDefault="00347AD3" w:rsidP="00347AD3">
      <w:r>
        <w:rPr>
          <w:u w:val="single"/>
        </w:rPr>
        <w:t>De heer Goetheer</w:t>
      </w:r>
      <w:r w:rsidRPr="00A9490D">
        <w:t>:</w:t>
      </w:r>
      <w:r>
        <w:t xml:space="preserve"> Vanuit het financieel herstelplan zoals de wethouder financiën heeft aangegeven is dat eigenlijk het bedrag wat we volgend jaar gewenst zou zijn om positief te eindigen. Dus dat is 1.3 miljoen. Dan met de septembercirculaire erbij komen we daar bij lange na nog niet aan. Dus dan had ik eigenlijk van de </w:t>
      </w:r>
      <w:r>
        <w:lastRenderedPageBreak/>
        <w:t>coalitie verwacht dat ze met bezuinigingsmaatregel of anderszins maatregelen zouden komen om wel op dat gewenste positieve resultaat voor volgend jaar uit te komen. Maar dat wordt niet gedaan.</w:t>
      </w:r>
    </w:p>
    <w:p w14:paraId="2608781A" w14:textId="77777777" w:rsidR="00347AD3" w:rsidRDefault="00347AD3" w:rsidP="00347AD3">
      <w:r w:rsidRPr="00A9490D">
        <w:rPr>
          <w:u w:val="single"/>
        </w:rPr>
        <w:t>De voorzitter</w:t>
      </w:r>
      <w:r>
        <w:t>: Mevrouw Rademaker.</w:t>
      </w:r>
    </w:p>
    <w:p w14:paraId="2DF44C1F" w14:textId="77777777" w:rsidR="00347AD3" w:rsidRDefault="00347AD3" w:rsidP="00347AD3">
      <w:r w:rsidRPr="003B06BE">
        <w:rPr>
          <w:u w:val="single"/>
        </w:rPr>
        <w:t>Mevrouw Rademaker</w:t>
      </w:r>
      <w:r>
        <w:t>: Vindt u het goed als over de cijfers mijn collega antwoord geeft?</w:t>
      </w:r>
    </w:p>
    <w:p w14:paraId="10191077" w14:textId="77777777" w:rsidR="00347AD3" w:rsidRDefault="00347AD3" w:rsidP="00347AD3">
      <w:r w:rsidRPr="00A9490D">
        <w:rPr>
          <w:u w:val="single"/>
        </w:rPr>
        <w:t>De voorzitter</w:t>
      </w:r>
      <w:r>
        <w:t>: Ja, mevrouw Pronk of toch mevrouw Rademaker? Nee? Het is trouwens een vraag die aan iedereen gesteld had kunnen worden, hoor. Bijna alle fracties eigenlijk. Maar goed, er komt geen antwoord op dit moment, we gaan verder. Mevrouw Van Rijn.</w:t>
      </w:r>
    </w:p>
    <w:p w14:paraId="2C99587C" w14:textId="77777777" w:rsidR="00347AD3" w:rsidRDefault="00347AD3" w:rsidP="00347AD3">
      <w:r w:rsidRPr="00A9490D">
        <w:rPr>
          <w:u w:val="single"/>
        </w:rPr>
        <w:t>Mevrouw Van Rijn</w:t>
      </w:r>
      <w:r>
        <w:t>: Voorzitter. Ja inderdaad, fijn dat de heer Goetheer een soort lijntje dat over de ozb begon want dat was inderdaad mijn volgende punt. In het eerste termijn vroeg mevrouw Rademaker dat de Lokale Partij eigenlijk de ozb ook zou willen verlagen. Nou, de vraag van de heer Goetheer: wat gaat u dan doen? Nou, de uitleg van het college was blijkbaar voldoende. Maar wat u daarna zegt dat klopt helemaal niet. U zegt: we gaan kijken hoeveel we nodig hebben met vijf procent maximaal. Zo werkt het niet. Als wij afspreken dat de ozb met vijf procent stijgt, dan stijgt die ozb met vijf procent. Dat wordt opgenomen in de begroting. Dan kan het college niet zeggen: nou, het komt ons beter uit, we doen twee. Dus wat u daar zegt, maximaal vijf en het college kijkt wat hij nodig heeft, dat klopt niet. De heer Zagt heeft ook gezegd: we houden aan die vijf procent. Wat hij wel heeft aangegeven is dat hij meer middelen binnen heeft dus dat het per saldo per inwoner minder kost, maar dat we niet aan die, dat we aan die vijf procent gaan lopen rommelen dat wil ik wel heel duidelijk maken, u stelt hier de kaders, als u die vijf procent niet wil, is het niet om het college om dat dan halverwege het jaar aan te passen. Dus daar zit u wel daarin volledig mis in die zin.</w:t>
      </w:r>
    </w:p>
    <w:p w14:paraId="11E449D1" w14:textId="77777777" w:rsidR="00347AD3" w:rsidRDefault="00347AD3" w:rsidP="00347AD3">
      <w:r w:rsidRPr="00A9490D">
        <w:rPr>
          <w:u w:val="single"/>
        </w:rPr>
        <w:t>De voorzitter</w:t>
      </w:r>
      <w:r>
        <w:t>: Mevrouw Rademaker.</w:t>
      </w:r>
    </w:p>
    <w:p w14:paraId="7DF09650" w14:textId="77777777" w:rsidR="00347AD3" w:rsidRDefault="00347AD3" w:rsidP="00347AD3">
      <w:r>
        <w:rPr>
          <w:u w:val="single"/>
        </w:rPr>
        <w:t>Mevrouw Rademaker</w:t>
      </w:r>
      <w:r w:rsidRPr="0038607C">
        <w:t>:</w:t>
      </w:r>
      <w:r>
        <w:t xml:space="preserve"> Nee, dan heb ik me niet handig uitgedrukt. Ik heb juist net ook in de beantwoording aan mijnheer Goetheer gezegd: die vijf procent opplussen, dat is een belangrijk onderdeel van het herstelplan. En als het zo uitkomt zoals het dit jaar uitkomt dat we met het vaststellen van de tarieven de rekensom kunnen maken dat we dus op een lager percentage uitkomen, prima. Maar die vijf procent die is een essentieel onderdeel van dat herstelplan en die kan er wat de Lokale Partij betreft dus gewoon ook niet uit.</w:t>
      </w:r>
    </w:p>
    <w:p w14:paraId="11C36E88" w14:textId="77777777" w:rsidR="00347AD3" w:rsidRDefault="00347AD3" w:rsidP="00347AD3">
      <w:r w:rsidRPr="00A9490D">
        <w:rPr>
          <w:u w:val="single"/>
        </w:rPr>
        <w:t>Mevrouw Van Rijn</w:t>
      </w:r>
      <w:r>
        <w:t>: Dank u wel voorzitter. Ja, dat kan dus niet met een lager percentage die rekensom dus dat klopt gewoon niet. Maar voorzitter, even om door, ander on…</w:t>
      </w:r>
    </w:p>
    <w:p w14:paraId="11740770" w14:textId="77777777" w:rsidR="00347AD3" w:rsidRDefault="00347AD3" w:rsidP="00347AD3">
      <w:r w:rsidRPr="00A9490D">
        <w:rPr>
          <w:u w:val="single"/>
        </w:rPr>
        <w:t>De voorzitter</w:t>
      </w:r>
      <w:r>
        <w:t>: Nee, maar ik vind echt voor de geschiedschrijving: er is gezegd, volgens mij, sorry, maar anders krijgt college het niet ‘</w:t>
      </w:r>
      <w:r w:rsidRPr="008B4437">
        <w:rPr>
          <w:highlight w:val="yellow"/>
        </w:rPr>
        <w:t>…</w:t>
      </w:r>
      <w:r>
        <w:t>’. Er is inflatiecorrectie 3,9 procent en de ozb opbrengst moet niet alleen met de inflatiecorrectie van 3,9 procent, maar daar moet vijf procent extra ozb binnenkomen. En als er aan het areaal en aan het aantal percelen niks verandert, betekent dat het tarief ook met vijf procent gaat. Maar omdat de wethouder heeft het duidelijk uitgelegd, er zijn meer percelen, zijn meer, dus er komt meer binnen dus om vijf procent binnen te krijgen hoef je niet vijf procent te verhogen omdat een deel vanzelf binnenkomt. En we gaan niet nog meer vragen aan de inwoners, maar we willen wel dat dat totale bedrag binnenkomt. En hier wordt steeds de opbrengst ozb en de tariefsverhoging door elkaar gehaald. Alstublieft, want we zijn elkaar het moeilijk maken, terwijl we volgens mij allemaal heel blij zijn dat we die vijf procent hogere opbrengst, dat extra, die plus, die kop erbovenop, dat we die met een veel lagere ozb-verhoging kunnen binnenhalen. Dus per inwoner is de verhoging minder, maar in totaal krijgen we het hele bedrag binnen. Punt, volgende onderwerp.</w:t>
      </w:r>
    </w:p>
    <w:p w14:paraId="2B4E17B9" w14:textId="77777777" w:rsidR="00347AD3" w:rsidRDefault="00347AD3" w:rsidP="00347AD3">
      <w:r w:rsidRPr="00A9490D">
        <w:rPr>
          <w:u w:val="single"/>
        </w:rPr>
        <w:lastRenderedPageBreak/>
        <w:t>Mevrouw Van Rijn</w:t>
      </w:r>
      <w:r>
        <w:t>: Voorzitter, dat begrijp ik, hartstikke goed dat u dat nog een keer uitlegt en inderdaad die vijf procent totaalopbrengst en de inflatie. Maar dan om even verder te gaan, mevrouw Rademaker, heeft u een idee wat het resultaat is zonder de septembercirculaire? Wat het college zelf als begroting heeft gemaakt?</w:t>
      </w:r>
    </w:p>
    <w:p w14:paraId="6DF0EB59" w14:textId="77777777" w:rsidR="00347AD3" w:rsidRDefault="00347AD3" w:rsidP="00347AD3">
      <w:r w:rsidRPr="00A9490D">
        <w:rPr>
          <w:u w:val="single"/>
        </w:rPr>
        <w:t>De voorzitter</w:t>
      </w:r>
      <w:r>
        <w:t>: Nee, ik maak ook bezwaar, het is uw termijn, u gaat verder en we gaan elkaar niet overhoren of iemand weet of precies hoeveel woningen volgend jaar. Zo gaan we toch niet met elkaar om? Dat is toch …</w:t>
      </w:r>
    </w:p>
    <w:p w14:paraId="4E8198B0" w14:textId="77777777" w:rsidR="00347AD3" w:rsidRDefault="00347AD3" w:rsidP="00347AD3">
      <w:r w:rsidRPr="00A9490D">
        <w:rPr>
          <w:u w:val="single"/>
        </w:rPr>
        <w:t>Mevrouw Van Rijn</w:t>
      </w:r>
      <w:r>
        <w:t>: Nou voorzitter, dat spijt me dan heel erg maar het college maakt hier een begroting met een resultaat en zij geven zelf aan onderaan de streep 460.000 euro ongeveer over te houden. Dat is helemaal geen rekensom, het staat in het raadsvoorstel, dat is het … Twee basiscijfers, dat is het resultaat 24. Vervolgens komt er een septembercirculaire en die septembercirculaire geeft een financiële ruimte daarbij van ongeveer drie ton. En waarom ik dat vraag is omdat het CDA heel bewust zich niet onder de grens van het door het college gemaakte begroting wil komen. Wij willen het college niet afvallen, wij zeggen: het college heeft een bedrag gesteld dat is drie… dat is dat bedrag van dat willen we als resultaat houden. Maar de septembercirculaire geeft daarin een aantal ton ruimte die afwijkt van de begroting. En dan vind ik het een beetje flauw dat u zegt dat dat een overhoring is, dat zijn de enige twee cijfers die je volgens mij hoeft te onthouden bij een begroting. En dat is echt niet als overhoring bedoeld, maar ik vraag het omdat het dus ruimte is ten opzichte van de plannen van het college. En ik zou graag aan mevrouw Rademaker willen vragen om in de schorsing met ons toch nog eens na te willen denken over die ozb. Het gaat me niet om de verhoging, maar om dat wij niet onder de grens van het college uit willen komen. En als u dat dan een overhoring noemt dat vind ik dat helemaal prima maar dat vind ik eigenlijk niet terecht als ik heel eerlijk ben.</w:t>
      </w:r>
    </w:p>
    <w:p w14:paraId="5CCB6C61" w14:textId="77777777" w:rsidR="00347AD3" w:rsidRDefault="00347AD3" w:rsidP="00347AD3">
      <w:r>
        <w:rPr>
          <w:u w:val="single"/>
        </w:rPr>
        <w:t>De voorzitter</w:t>
      </w:r>
      <w:r w:rsidRPr="00C9356E">
        <w:t>: U kunt alles</w:t>
      </w:r>
      <w:r>
        <w:t xml:space="preserve"> aan de orde stellen maar ik vind wat ze in de debatten landelijk ook doen wat zo flauw is dat ze elkaar gaan overhoren. Weet je dat feitje en dat? Volgens mij hebben wij hier met elkaar meer niveau dan de landelijke politiek, moeten we vooral zo houden.</w:t>
      </w:r>
    </w:p>
    <w:p w14:paraId="0309BA48" w14:textId="77777777" w:rsidR="00347AD3" w:rsidRDefault="00347AD3" w:rsidP="00347AD3">
      <w:r w:rsidRPr="00A9490D">
        <w:rPr>
          <w:u w:val="single"/>
        </w:rPr>
        <w:t>Mevrouw Van Rijn</w:t>
      </w:r>
      <w:r>
        <w:t>: Maar voorzitter, ik ga verder met de moties. Ik moet eerlijk zeggen, dat gaat niet om een feitje, gewoon twee basiscijfers, het resultaat van de begroting en meer hoef ik niet te weten. Maar goed, dat zijn hier in Wijdemeren blijkbaar kleine feitjes. Even kijken, het amendement van de ChristenUnie over de lastenverzwaring voor de minima, die zullen wij mogelijk ondersteunen. De amendementen van de heer Goetheer, ja, wij vinden het een beetje ingewikkeld dat je extra geld gaat ophalen bij inwoners die al zulke hoge lasten hebben en dan zeggen: nou, we gaan het aan allerlei leuke dingen uitgeven waarvan de college ook nog eens voor de helft heeft gezegd van dat het niet nodig is dat daar, dat dat niet hoeft om de plannen goed uit te kunnen voeren. Dus dat zullen wij waarschijnlijk niet steunen. Nou, de overige zijn door ons ingediend. Die van het sociaal domein vinden wij wel aardig, want daar ligt niet echt een plan aan ten grondslag, maar daar willen we in de schorsing nog even over hebben. En dan voorzitter, een aantal moties. Ik zal ze niet allemaal bespreken behalve de motie van de soepfabriek tot woonboulevard. Dat is natuurlijk iets wat overeenkomt met onze plannen om te bouwen. Hier ligt een hele mooie kans, maar wel met een verschil. Met de adviseurs die ik heb gesproken die geven aan: alstublieft, als je iets hebt, eigen grond en een eigen gebouw, verkoop het dan niet aan een ontwikkelaar die daar dan heel veel geld aan kan verdienen dat je het eerst moet terug huren. Breng het dan zelf, misschien met meer slagkracht van de gemeente Hilversum, Gooise Meren, Amsterdam, weet ik het veel, zelf in ontwikkeling, dan verdien je eraan. Dus ga het alstublieft niet verkopen. Dus dat is echt voor ons een heel belangrijke reden om dat niet te steunen. En de rest komt wel na de schorsing, voorzitter.</w:t>
      </w:r>
    </w:p>
    <w:p w14:paraId="273C04FE" w14:textId="77777777" w:rsidR="00347AD3" w:rsidRDefault="00347AD3" w:rsidP="00347AD3">
      <w:r>
        <w:rPr>
          <w:u w:val="single"/>
        </w:rPr>
        <w:t>De voorzitter</w:t>
      </w:r>
      <w:r w:rsidRPr="00C9356E">
        <w:t xml:space="preserve">: </w:t>
      </w:r>
      <w:r>
        <w:t>Dank u wel. Dan Dorpsbelangen, mevrouw IJsbrandij.</w:t>
      </w:r>
    </w:p>
    <w:p w14:paraId="44985DE4" w14:textId="77777777" w:rsidR="00347AD3" w:rsidRDefault="00347AD3" w:rsidP="00347AD3">
      <w:r w:rsidRPr="00C9356E">
        <w:rPr>
          <w:u w:val="single"/>
        </w:rPr>
        <w:lastRenderedPageBreak/>
        <w:t>Mevrouw IJsbrandij-van Kerkhof</w:t>
      </w:r>
      <w:r>
        <w:t>: Dank u wel voorzitter. Ja, ik wou het toch maar systematisch wel langslopen. A-4-1 van de ChristenUnie, meer waardering voor onze mantelzorgers, die kunnen wij steunen. A-4-2, verzacht lastenstijging voor minima. Ja, ondanks dat we niet helemaal precies weten wat de uitwerking daarvan is, zien we wel een noodzaak en willen wij dit ook graag steunen. A-4-3, uiteraard gaan we die ook steunen. A-4-4, dorpenbeleid. Ja, de toelichting die de heer Goetheer erbij gaf, het is een succes, dus doe dit extra impuls geven en zet dit voort. Wij kunnen hier ook inderdaad mee ingaan. A-4-5, integraal huisvestingsplan. Nou, dat zal u niet verbazen dat we die niet kunnen steunen gezien onze eigen A-4-3. A-4-6, inburgering. We hoorden het college zeggen dat dit niet nodig is omdat zodra de inburgering heeft plaatsgevonden het sociaal domein komt kijken dus deze zullen we niet steunen. A-4-7, reserve recreatie en toerisme. Dit vinden we gezien de hele situatie en dat de sector het ook wel kan gebruiken al is er genoeg saldi volgens de wethouder en doen we al tien procent toevoegen aan deze reserve, vinden we dit toch fijn om te doen. Dus wij gaan hier voorstemmen. A-4-8, sportbeleid en activering. Het beleid blijft hetzelfde. Er zijn andere regelingen zoals het SPUK. De activiteiten blijven hetzelfde. Wij zullen hier niet voorstemmen. A-4-9, daar gaan we uiteraard voorstemmen, Middenweg, denk dat we daar al duidelijk over zijn geweest. Waar fiets je naartoe vond ik wel de mooiste eigenlijk van mevrouw Van Rijn. Waar fiets je naartoe? A-4-10, organisatie herstelplan, ook daar natuurlijk voor. Wij zien toch gezien het verleden hoeveel er is geïnvesteerd in de organisatie en wat de uitwerking daarvan is geweest zouden we echt meer concreet willen wezen voordat we dit gaan uitgeven en voordat we weten waar we dat precies aan uit gaan geven. Nou ja, de discussie heeft u net allemaal kunnen volgen. Wij zullen hier voorstemmen uiteraard. A-4-11 ook, rust in het sociaal domein. We zijn bij de provincie geweest, we hebben de vraag gesteld. Het is niet, nou ja, niet nodig wil ik niet zeggen. Het advies was: goh, kijk wel of dat echt nodig is. Het is niet echt nodig, als je nu het hele sociale domein beleid gaat aanpakken heb je daar over een paar jaar profijt van, dan ben je alweer in een fusietraject, dan misschien in verder gevorderd stadium en maak je samen een nieuw sociaal domein beleid, dan leg, haal je weer alles overhoop. Eigenlijk kregen we daar te horen, tenminste hebben wij verstaan: dit is niet nodig. Dus vandaar ons amendement.</w:t>
      </w:r>
    </w:p>
    <w:p w14:paraId="2456C79A" w14:textId="77777777" w:rsidR="00347AD3" w:rsidRDefault="00347AD3" w:rsidP="00347AD3">
      <w:r w:rsidRPr="003B06BE">
        <w:rPr>
          <w:u w:val="single"/>
        </w:rPr>
        <w:t>Mevrouw Rademaker</w:t>
      </w:r>
      <w:r>
        <w:t>: Voorzitter?</w:t>
      </w:r>
    </w:p>
    <w:p w14:paraId="30341545" w14:textId="77777777" w:rsidR="00347AD3" w:rsidRDefault="00347AD3" w:rsidP="00347AD3">
      <w:r>
        <w:rPr>
          <w:u w:val="single"/>
        </w:rPr>
        <w:t>De voorzitter</w:t>
      </w:r>
      <w:r w:rsidRPr="00C9356E">
        <w:t>:</w:t>
      </w:r>
      <w:r>
        <w:t xml:space="preserve"> Mevrouw Rademaker.</w:t>
      </w:r>
    </w:p>
    <w:p w14:paraId="5920C5FE" w14:textId="77777777" w:rsidR="00347AD3" w:rsidRDefault="00347AD3" w:rsidP="00347AD3">
      <w:r w:rsidRPr="003B06BE">
        <w:rPr>
          <w:u w:val="single"/>
        </w:rPr>
        <w:t>Mevrouw Rademaker</w:t>
      </w:r>
      <w:r>
        <w:t>: Dan heb ik even een vraag aan mevrouw IJsbrandij. Ik heb ook net mijn voorbeeld gegeven, die 4600 euro per jeugdzorgtraject die wij in Wijdemeren in rekening brengen en die vierduizend die Hilversum in rekening brengt. Daar zit, dat vind ik een behoorlijk verschil. Als wij nou een aanpassing moeten doen in een sociaal domein waardoor we, met de duizend jeugdzorgtrajecten die we per jaar hebben, dat we daarmee in één keer al 500.000 euro aan andere dingen binnen het sociaal domein zouden kunnen uitgeven. Waarom zouden we dat dan niet doen? Waarom zouden we dat dan, die reorganisatie en die herstructurering dan niet uitvoeren?</w:t>
      </w:r>
    </w:p>
    <w:p w14:paraId="59587784" w14:textId="77777777" w:rsidR="00347AD3" w:rsidRDefault="00347AD3" w:rsidP="00347AD3">
      <w:r>
        <w:rPr>
          <w:u w:val="single"/>
        </w:rPr>
        <w:t>De voorzitter</w:t>
      </w:r>
      <w:r w:rsidRPr="00C9356E">
        <w:t xml:space="preserve">: </w:t>
      </w:r>
      <w:r>
        <w:t>Mevrouw IJsbrandij.</w:t>
      </w:r>
    </w:p>
    <w:p w14:paraId="31EDDF6A" w14:textId="77777777" w:rsidR="00347AD3" w:rsidRDefault="00347AD3" w:rsidP="00347AD3">
      <w:r w:rsidRPr="00C9356E">
        <w:rPr>
          <w:u w:val="single"/>
        </w:rPr>
        <w:t>Mevrouw IJsbrandij-van Kerkhof</w:t>
      </w:r>
      <w:r>
        <w:t xml:space="preserve">: Omdat het helemaal niet zeker is of u dat daadwerkelijk op gaat halen. Er zijn geen concrete dingen in die gedaan worden waardoor je, behalve dan een strengere intake en, haal je daar werkelijk zo meteen 500.000 euro mee op? Dat is echt in het ongewis, dat weet je niet. Dus als dat niet zo is dan denk ik: laat het sociaal domein en het beleid wat we nu hebben met rust. U heeft ook gehoord dat er helemaal geen wachtlijst is van zeventig personen, het functioneert enigszins goed. Er is natuurlijk een impuls nodig en dat doen wij dan ook met dit amendement. Investeer niet die 250, investeer in het versterken van het wijkteam. En nou ja, ik had er ook nog bij gezegd het wegwerken van de wachtlijsten, maar die blijken dus niet nodig te zijn. Dus het is naar ons idee meer dan voldoende, maak het niet onnodig ingewikkeld. Dan </w:t>
      </w:r>
      <w:r>
        <w:lastRenderedPageBreak/>
        <w:t>ga ik verder. A-4-12, de ozb. Hier hebben wij ernstige twijfel over, ook gezien de brief en het bericht van het college. Wij denken niet hiermee in te stemmen.</w:t>
      </w:r>
    </w:p>
    <w:p w14:paraId="0DA0C4E5" w14:textId="77777777" w:rsidR="00347AD3" w:rsidRDefault="00347AD3" w:rsidP="00347AD3">
      <w:r>
        <w:rPr>
          <w:u w:val="single"/>
        </w:rPr>
        <w:t>De heer De Kruijff</w:t>
      </w:r>
      <w:r w:rsidRPr="00C9356E">
        <w:t>:</w:t>
      </w:r>
      <w:r>
        <w:t xml:space="preserve"> Voorzitter?</w:t>
      </w:r>
    </w:p>
    <w:p w14:paraId="6BAE416E" w14:textId="77777777" w:rsidR="00347AD3" w:rsidRDefault="00347AD3" w:rsidP="00347AD3">
      <w:r>
        <w:rPr>
          <w:u w:val="single"/>
        </w:rPr>
        <w:t>De voorzitter</w:t>
      </w:r>
      <w:r w:rsidRPr="00C9356E">
        <w:t>:</w:t>
      </w:r>
      <w:r>
        <w:t xml:space="preserve"> Mijnheer De Kruijff.</w:t>
      </w:r>
    </w:p>
    <w:p w14:paraId="17111AAA" w14:textId="77777777" w:rsidR="00347AD3" w:rsidRDefault="00347AD3" w:rsidP="00347AD3">
      <w:r w:rsidRPr="00C9356E">
        <w:rPr>
          <w:u w:val="single"/>
        </w:rPr>
        <w:t>De heer De Kruijff</w:t>
      </w:r>
      <w:r>
        <w:t>: Ik zou graag een interruptie op mevrouw IJsbrandij. Dank u wel mevrouw IJsbrandij. Specifiek op het oordeel van Dorpsbelangen op A-4-12. Dorpsbelangen geeft aan dat ze de moties, bijvoorbeeld op het dorpenbeleid van de heer Goetheer wel kunnen steunen. Al zou je en de VVD zal zo meteen vertellen of zij dat ook van mening is, maar al zou je van mening zijn dat je de septembercirculaire kan gebruiken om die ten gunste, want dat deel ik in ieder geval helemaal met de heer Goetheer, dat je dat ten gunste wil laten komen van onze inwoners, waarom maakt Dorpsbelangen dan de afweging om dan te investeren in beleidsterreinen waarvan het college al op de helft aangeeft: dat is niet nodig, wordt ook niet volledig benut. En waarom kiest Dorpsbelangen er dan bijvoorbeeld niet voor om dat amendement van CDA, Partij van de Arbeid-GroenLinks te steunen om dat juist ten gunste te laten komen van de mensen die ook nu de rekening betalen.</w:t>
      </w:r>
    </w:p>
    <w:p w14:paraId="0638AF6C" w14:textId="77777777" w:rsidR="00347AD3" w:rsidRDefault="00347AD3" w:rsidP="00347AD3">
      <w:r w:rsidRPr="00C9356E">
        <w:rPr>
          <w:u w:val="single"/>
        </w:rPr>
        <w:t>Mevrouw IJsbrandij-van Kerkhof</w:t>
      </w:r>
      <w:r>
        <w:t>: Dank u wel. Omdat u ook het college heeft gehoord, u heeft ook de brief gelezen en en-en kan niet en Dorpsbelangen maakt deze keuze. De verlaging van de ozb of in ieder geval de aanpassing die komt er dus. Het jaar daarna en het jaar daarna zullen we het weer bekijken. Je kan niet en voor deze, nou ja goed, de dingen die we genoemd hebben voor zijn en voor die extra verlaging van de ozb, dus vandaar.</w:t>
      </w:r>
    </w:p>
    <w:p w14:paraId="47AE7689" w14:textId="77777777" w:rsidR="00347AD3" w:rsidRDefault="00347AD3" w:rsidP="00347AD3">
      <w:r>
        <w:rPr>
          <w:u w:val="single"/>
        </w:rPr>
        <w:t>De voorzitter</w:t>
      </w:r>
      <w:r w:rsidRPr="00C9356E">
        <w:t xml:space="preserve">: </w:t>
      </w:r>
      <w:r>
        <w:t>Interruptie van mevrouw Van Rijn.</w:t>
      </w:r>
    </w:p>
    <w:p w14:paraId="0B06375F" w14:textId="77777777" w:rsidR="00347AD3" w:rsidRDefault="00347AD3" w:rsidP="00347AD3">
      <w:r w:rsidRPr="00A9490D">
        <w:rPr>
          <w:u w:val="single"/>
        </w:rPr>
        <w:t>Mevrouw Van Rijn</w:t>
      </w:r>
      <w:r>
        <w:t>: Ja voorzitter, ik heb eigenlijk een vraag aan mevrouw IJsbrandij of u daar in de schorsing nog een keer met ons van gedachten over zou willen wisselen of u dat amendement van de ozb toch niet zou kunnen willen steunen omdat ook de andere lasten, de afvalstoffenheffing en de rioolheffing, zo ontzettend oplopen dat het wel heel erg duur wordt voor onze inwoners. Misschien wilt u in de schorsing nog even met ons zitten en ik merkte een beetje uit de opmerking van de VVD dat zij dat amendement wel gaan steunen, maar dat mag mijnheer De Kruijff straks zelf zeggen.</w:t>
      </w:r>
    </w:p>
    <w:p w14:paraId="0886E393" w14:textId="77777777" w:rsidR="00347AD3" w:rsidRDefault="00347AD3" w:rsidP="00347AD3">
      <w:r w:rsidRPr="00C9356E">
        <w:rPr>
          <w:u w:val="single"/>
        </w:rPr>
        <w:t>Mevrouw IJsbrandij-van Kerkhof</w:t>
      </w:r>
      <w:r>
        <w:t>: Dank u wel. Nou, ik heb er groot omcirkeld twijfel bij staan dus daar willen we zeker mee in de schorsing het over hebben met elkaar. Dank u wel. Dan ben ik bij M-4-1, D66, isoleren faciliteren, 25 centimeter om een vrijstaand pand of in een blok. Ja, het klinkt mij hartstikke lekker warm, al heb ik er helemaal geen verstand van en lijkt mij 25 centimeter enorm veel, maar ja, fijn als dat zo werkt, dan …</w:t>
      </w:r>
    </w:p>
    <w:p w14:paraId="39D52A63" w14:textId="77777777" w:rsidR="00347AD3" w:rsidRDefault="00347AD3" w:rsidP="00347AD3">
      <w:r>
        <w:rPr>
          <w:u w:val="single"/>
        </w:rPr>
        <w:t>De heer Roosenschoon</w:t>
      </w:r>
      <w:r w:rsidRPr="004D6F50">
        <w:t>:</w:t>
      </w:r>
      <w:r>
        <w:t xml:space="preserve"> Ik wil eventjes zeggen waarom 25 centimeter. Ja, je hebt isolatie maar je hebt ook mensen die daar een muur rond omheen zetten. En als je dat bij elkaar optelt dan kan je nooit verder komen dan 25 centimeter. Vandaar dit maximum, deze maximumdikte.</w:t>
      </w:r>
    </w:p>
    <w:p w14:paraId="41C7E358" w14:textId="77777777" w:rsidR="00347AD3" w:rsidRDefault="00347AD3" w:rsidP="00347AD3">
      <w:r w:rsidRPr="00C9356E">
        <w:rPr>
          <w:u w:val="single"/>
        </w:rPr>
        <w:t>Mevrouw IJsbrandij-van Kerkhof</w:t>
      </w:r>
      <w:r>
        <w:t>: Ja, het klonk me al heel prettig maar hoe het dan werkt, geen idee. Oké, dus deze zullen wij steunen. M-4-2, groene dorpen. Binnen die vijfhonderd vierkante meter van een eigen terrein, hoe zat hij ook alweer precies in elkaar, geeft niet, oké, dan geeft het niet. Nou nee, dat ging over bomen van wel en niet en groenplannen …</w:t>
      </w:r>
    </w:p>
    <w:p w14:paraId="2C697678" w14:textId="77777777" w:rsidR="00347AD3" w:rsidRDefault="00347AD3" w:rsidP="00347AD3">
      <w:r>
        <w:rPr>
          <w:u w:val="single"/>
        </w:rPr>
        <w:lastRenderedPageBreak/>
        <w:t>De heer Roosenschoon</w:t>
      </w:r>
      <w:r w:rsidRPr="0023175F">
        <w:t>:</w:t>
      </w:r>
      <w:r>
        <w:t xml:space="preserve"> Het ging om het verschil tussen het beschermen van openbaar groen, wat al gebeurt.</w:t>
      </w:r>
    </w:p>
    <w:p w14:paraId="64F2A8B7" w14:textId="77777777" w:rsidR="00347AD3" w:rsidRDefault="00347AD3" w:rsidP="00347AD3">
      <w:r w:rsidRPr="00C9356E">
        <w:rPr>
          <w:u w:val="single"/>
        </w:rPr>
        <w:t>Mevrouw IJsbrandij-van Kerkhof</w:t>
      </w:r>
      <w:r>
        <w:t>: Ja, exact.</w:t>
      </w:r>
    </w:p>
    <w:p w14:paraId="4C3F6D7D" w14:textId="77777777" w:rsidR="00347AD3" w:rsidRDefault="00347AD3" w:rsidP="00347AD3">
      <w:r>
        <w:rPr>
          <w:u w:val="single"/>
        </w:rPr>
        <w:t>De heer Roosenschoon</w:t>
      </w:r>
      <w:r w:rsidRPr="0023175F">
        <w:t>:</w:t>
      </w:r>
      <w:r>
        <w:t xml:space="preserve"> En groen op privégronden.</w:t>
      </w:r>
    </w:p>
    <w:p w14:paraId="38583BAA" w14:textId="77777777" w:rsidR="00347AD3" w:rsidRDefault="00347AD3" w:rsidP="00347AD3">
      <w:r w:rsidRPr="00C9356E">
        <w:rPr>
          <w:u w:val="single"/>
        </w:rPr>
        <w:t>Mevrouw IJsbrandij-van Kerkhof</w:t>
      </w:r>
      <w:r>
        <w:t>: Ja. Nou, ik heb er voor bijgeschreven dus wij waren hartstikke enthousiast. M-4-3.</w:t>
      </w:r>
    </w:p>
    <w:p w14:paraId="2BF5A7C6" w14:textId="77777777" w:rsidR="00347AD3" w:rsidRDefault="00347AD3" w:rsidP="00347AD3">
      <w:r>
        <w:rPr>
          <w:u w:val="single"/>
        </w:rPr>
        <w:t>De voorzitter</w:t>
      </w:r>
      <w:r w:rsidRPr="0023175F">
        <w:t>:</w:t>
      </w:r>
      <w:r>
        <w:t xml:space="preserve"> Wilt u even schorsen of?</w:t>
      </w:r>
    </w:p>
    <w:p w14:paraId="0A32278E" w14:textId="77777777" w:rsidR="00347AD3" w:rsidRDefault="00347AD3" w:rsidP="00347AD3">
      <w:r w:rsidRPr="00C9356E">
        <w:rPr>
          <w:u w:val="single"/>
        </w:rPr>
        <w:t>Mevrouw IJsbrandij-van Kerkhof</w:t>
      </w:r>
      <w:r>
        <w:t>: Nou, komt goed. Ik voel muiterij maar dat geeft niet. M-4-3, D66. Ja, we hebben een beetje vragen over de uitvoerbaarheid daarvan. De werkelijke waarde van een recreatiewoning en deze dan met verhoogd toeslag belasten. Dan zou ik eerder nog kiezen voor een vanaf 350.000 euro dan die vijf ton, dus misschien kunt u daar iets over zeggen? En of het wettelijk wel kan, zo'n differentiatie maken. Mag ik dat nu bij deze vragen aan de indiener? M-4-3.</w:t>
      </w:r>
    </w:p>
    <w:p w14:paraId="41243725" w14:textId="77777777" w:rsidR="00347AD3" w:rsidRDefault="00347AD3" w:rsidP="00347AD3">
      <w:r>
        <w:rPr>
          <w:u w:val="single"/>
        </w:rPr>
        <w:t>De voorzitter</w:t>
      </w:r>
      <w:r w:rsidRPr="0023175F">
        <w:t>:</w:t>
      </w:r>
      <w:r>
        <w:t xml:space="preserve"> Mijnheer Roosenschoon.</w:t>
      </w:r>
    </w:p>
    <w:p w14:paraId="25646800" w14:textId="77777777" w:rsidR="00347AD3" w:rsidRDefault="00347AD3" w:rsidP="00347AD3">
      <w:r w:rsidRPr="0023175F">
        <w:rPr>
          <w:u w:val="single"/>
        </w:rPr>
        <w:t>De heer Roosenschoon</w:t>
      </w:r>
      <w:r>
        <w:t>: Of dat wettelijk kan, ik heb alleen het reactie van de wethouder zoals u het net heeft kunnen horen, dat dat inderdaad een mogelijkheid was. Kijk en of het nou vijf ton is of 350, dat maakt weinig uit. Het gaat om het instellen van een betaalde belastingschijf dus als onze wethouder zegt dat het legaal wettelijk mogelijk is dan sluit ik me daarbij aan uiteraard.</w:t>
      </w:r>
    </w:p>
    <w:p w14:paraId="17F68E83" w14:textId="77777777" w:rsidR="00347AD3" w:rsidRDefault="00347AD3" w:rsidP="00347AD3">
      <w:r w:rsidRPr="00C9356E">
        <w:rPr>
          <w:u w:val="single"/>
        </w:rPr>
        <w:t>Mevrouw IJsbrandij-van Kerkhof</w:t>
      </w:r>
      <w:r>
        <w:t>: Dan kunnen wij hier ook voor stemmen.</w:t>
      </w:r>
    </w:p>
    <w:p w14:paraId="68C5E824" w14:textId="77777777" w:rsidR="00347AD3" w:rsidRDefault="00347AD3" w:rsidP="00347AD3">
      <w:r>
        <w:rPr>
          <w:u w:val="single"/>
        </w:rPr>
        <w:t>De heer De Kruijff</w:t>
      </w:r>
      <w:r w:rsidRPr="0023175F">
        <w:t>:</w:t>
      </w:r>
      <w:r>
        <w:t xml:space="preserve"> Nou voorzitter, mag ik toch even een correctie aanbrengen? Volgens mij heeft de wethouder heel duidelijk gezegd dat ze deze mogelijkheid gaan onderzoeken. Nou ja, dat heb ik in ieder geval begrepen van de wethouder. Ik zie een aantal geknik, ik zie, maar mijnheer Roosenschoon mag mij weer corrigeren als ik het niet goed heb. Maar ik dacht dat het college heeft gezegd dat ze het gaan onderzoeken, daarom is het oordeel aan de raad. Ja, oordeel aan de raad en dan gaat het college als het wordt aangenomen de motie gaan ze de mogelijkheid onderzoeken toch? Begrijp ik hem dan goed? Ja, ik zie geknik, dank u wel.</w:t>
      </w:r>
    </w:p>
    <w:p w14:paraId="0B67A1E5" w14:textId="77777777" w:rsidR="00347AD3" w:rsidRDefault="00347AD3" w:rsidP="00347AD3">
      <w:r w:rsidRPr="00C9356E">
        <w:rPr>
          <w:u w:val="single"/>
        </w:rPr>
        <w:t>Mevrouw IJsbrandij-van Kerkhof</w:t>
      </w:r>
      <w:r>
        <w:t>: Nou, het onderzoek zullen wij ook steunen. M-4-4, warmte, water en welzijn Wijdemeren. Ja, daar heb ik vanuit huiselijke kring waar er water wordt gestudeerd, water studie heel interessant, water wordt gestudeerd en waar ermee in deze omgeving ook gelopen is met deskundigen, dat dit een heel moeilijk plan is voor Wijdemeren en heel erg duur. We hebben al wel eens een beeldvormende sessie daarover gehad en daar was dit ook de meest dure en moeilijke optie. Wij zien hier niet zozeer nu de mogelijkheden in voor Wijdemeren, dit is denk ik te hoog gegrepen.</w:t>
      </w:r>
    </w:p>
    <w:p w14:paraId="21BA887D" w14:textId="77777777" w:rsidR="00347AD3" w:rsidRDefault="00347AD3" w:rsidP="00347AD3">
      <w:r>
        <w:rPr>
          <w:u w:val="single"/>
        </w:rPr>
        <w:t>De voorzitter</w:t>
      </w:r>
      <w:r w:rsidRPr="0023175F">
        <w:t>:</w:t>
      </w:r>
      <w:r>
        <w:t xml:space="preserve"> Ja, mijnheer Roosenschoon.</w:t>
      </w:r>
    </w:p>
    <w:p w14:paraId="0C12E307" w14:textId="77777777" w:rsidR="00347AD3" w:rsidRDefault="00347AD3" w:rsidP="00347AD3">
      <w:r>
        <w:rPr>
          <w:u w:val="single"/>
        </w:rPr>
        <w:t>De heer Roosenschoon</w:t>
      </w:r>
      <w:r w:rsidRPr="0023175F">
        <w:t>:</w:t>
      </w:r>
      <w:r>
        <w:t xml:space="preserve"> Voorzitter, een opmerking hierover. We hebben inderdaad, er zijn heel wat voorbeelden van aquathermie. We hebben het gehad bij waterzuiveringsbedrijven, we hebben het gehad met diepte aquathermie. Dit is een heel ander verhaal, dit gaat om het gebruiken van, even de toplaag van het water, laten we zeggen, tot maximumdiepte van tachtig centimeter, één meter. Nou, daar is een jaar of vier jaar geleden een klein onderzoek naar geweest door een ingenieur van Waternet. En daar bleek dat voor een </w:t>
      </w:r>
      <w:r>
        <w:lastRenderedPageBreak/>
        <w:t>project van twee driehonderd woningen dat al op dat ogenblik vier jaar geleden al rendabel was of kon zijn. Dus vandaar dat ik dit voorstel doe.</w:t>
      </w:r>
    </w:p>
    <w:p w14:paraId="4B9C3F2F" w14:textId="77777777" w:rsidR="00347AD3" w:rsidRDefault="00347AD3" w:rsidP="00347AD3">
      <w:r w:rsidRPr="00C9356E">
        <w:rPr>
          <w:u w:val="single"/>
        </w:rPr>
        <w:t>Mevrouw IJsbrandij-van Kerkhof</w:t>
      </w:r>
      <w:r>
        <w:t>: Ja, dank u wel. Nou, ik blijf toch van overtuigd of wij blijven er toch van overtuigd dat hier de afstanden erg lang zijn en dat er weinig inwoners zijn die ook de afstanden tussen de huizen, weet je wel, we hebben geen groot flatgebouw of grote blokken, het maakt het lastig. Wij zullen hier niet voorstemmen. M-4-5, trap op trap af. Ja, daar heb ik dan toch tegen bijgezet, alhoewel ik nu net mevrouw Van Rijn toezeg daar nog over na te denken. Hij zit iets anders in elkaar maar op een later moment zullen wij daarover beslissen. M-4-6, van soepfabriek tot woonboulevard. Wij denken ook dat dit te prematuur is. Al is sale en leaseback natuurlijk een prachtige constructie denken we dat dit nu te vroeg is. Wij zullen hier tegenstemmen. Lokaal leren bij de Linde. Nou, daar gaan we natuurlijk hartstikke voor zijn. We hebben de mensen gesproken, we zien de noodzaak. Het is een goede oplossing en waarom zou je blijven aanmodderen als je de oplossing nabij hebt?</w:t>
      </w:r>
    </w:p>
    <w:p w14:paraId="4430DE64" w14:textId="77777777" w:rsidR="00347AD3" w:rsidRDefault="00347AD3" w:rsidP="00347AD3">
      <w:r w:rsidRPr="00C9356E">
        <w:rPr>
          <w:u w:val="single"/>
        </w:rPr>
        <w:t>De heer De Kruijff</w:t>
      </w:r>
      <w:r>
        <w:t>: Voorzitter?</w:t>
      </w:r>
    </w:p>
    <w:p w14:paraId="21D086E2" w14:textId="77777777" w:rsidR="00347AD3" w:rsidRDefault="00347AD3" w:rsidP="00347AD3">
      <w:r>
        <w:rPr>
          <w:u w:val="single"/>
        </w:rPr>
        <w:t>De voorzitter</w:t>
      </w:r>
      <w:r w:rsidRPr="00FA0FDF">
        <w:t>:</w:t>
      </w:r>
      <w:r>
        <w:t xml:space="preserve"> De heer De Kruijff.</w:t>
      </w:r>
    </w:p>
    <w:p w14:paraId="57D35CCC" w14:textId="77777777" w:rsidR="00347AD3" w:rsidRDefault="00347AD3" w:rsidP="00347AD3">
      <w:r>
        <w:rPr>
          <w:u w:val="single"/>
        </w:rPr>
        <w:t>De heer De Kruijff</w:t>
      </w:r>
      <w:r w:rsidRPr="00FA0FDF">
        <w:t>:</w:t>
      </w:r>
      <w:r>
        <w:t xml:space="preserve"> Ja, ik heb de moties natuurlijk ook ingediend door Dorpsbelangen maar ook door D66 dus ik, het is dat mevrouw IJsbrandij er nu over begint dat ik de vraag even aan haar stel. De wethouder heeft aangegeven volgens mij net ook achter de schermen maar ook in het openbaar dat hij nog contact gaat zoeken met het schoolbestuur. Naar mijn inzien zijn er zeg maar twee verhalen nu, aan de ene kant van mevrouw IJsbrandij en de heer Roosenschoon die zeggen: we heb het schoolbestuur gesproken en zij willen dit. En het college die toch een ander verhaal geeft. Is het een mogelijkheid dat de heer Roosenschoon en mevrouw IJsbrandij de motie nu intrekken of aanhouden, dat we het college even de gelegenheid geven om toch nog eens even goed met het schoolbestuur in gesprek te gaan, het college daarop terug te laten komen en mocht dat nou nog steeds niet naar tevredenheid zijn van de heer Roosenschoon en mevrouw IJsbrandij, dat de motie dan bij de volgende raadsvergadering opnieuw wordt ingediend. Ik snap dat er natuurlijk veel noodzaak is, dat is ook de reden van deze motie, maar ik ben toch een beetje zoekende want volgens mij ontstaan er twee verschillende verhalen en ik wil toch ook wel het college de gelegenheid geven om het toch nog eens even goed uit te zoeken. En die toezegging heeft de wethouder gedaan. Dus zijn de heer Roosenschoon en mevrouw IJsbrandij daartoe bereid?</w:t>
      </w:r>
    </w:p>
    <w:p w14:paraId="629BF000" w14:textId="77777777" w:rsidR="00347AD3" w:rsidRDefault="00347AD3" w:rsidP="00347AD3">
      <w:r>
        <w:rPr>
          <w:u w:val="single"/>
        </w:rPr>
        <w:t>De voorzitter</w:t>
      </w:r>
      <w:r w:rsidRPr="00531B27">
        <w:t>:</w:t>
      </w:r>
      <w:r>
        <w:t xml:space="preserve"> Mevrouw IJsbrandij.</w:t>
      </w:r>
    </w:p>
    <w:p w14:paraId="13530D70" w14:textId="77777777" w:rsidR="00347AD3" w:rsidRDefault="00347AD3" w:rsidP="00347AD3">
      <w:r w:rsidRPr="00C9356E">
        <w:rPr>
          <w:u w:val="single"/>
        </w:rPr>
        <w:t>Mevrouw IJsbrandij-van Kerkhof</w:t>
      </w:r>
      <w:r>
        <w:t>: Nou, daar wil ik het best met de heer Roosenschoon over hebben maar wij zijn hier al zo lang mee bezig, we hebben die mensen echt gewoon letterlijk met elkaar gesproken, we hebben ze gehoord, we hebben de noodkreet gehoord. Dat de wethouder iets anders te horen krijgt zit hem wellicht in het feit dat hij op zo'n ontmoeting een andere vraag stelt of misschien met een andere insteek er is. Bij ons komt gewoon de noodkreet binnen: het zou ons zo enorm helpen. We hebben ook de brief van de ouder gekregen en zij sprak niet voor zichzelf, zij sprak voor alle ouders die daar nog kinderen hebben.</w:t>
      </w:r>
    </w:p>
    <w:p w14:paraId="74374891" w14:textId="77777777" w:rsidR="00347AD3" w:rsidRDefault="00347AD3" w:rsidP="00347AD3">
      <w:r>
        <w:rPr>
          <w:u w:val="single"/>
        </w:rPr>
        <w:t>De voorzitter</w:t>
      </w:r>
      <w:r w:rsidRPr="009D26DF">
        <w:t>:</w:t>
      </w:r>
      <w:r>
        <w:t xml:space="preserve"> Wat is uw antwoord op de vraag?</w:t>
      </w:r>
    </w:p>
    <w:p w14:paraId="07E7DC70" w14:textId="77777777" w:rsidR="00347AD3" w:rsidRDefault="00347AD3" w:rsidP="00347AD3">
      <w:r w:rsidRPr="00C9356E">
        <w:rPr>
          <w:u w:val="single"/>
        </w:rPr>
        <w:t>Mevrouw IJsbrandij-van Kerkhof</w:t>
      </w:r>
      <w:r>
        <w:t>: Dit is mijn antwoord op mijn vraag. Ik wil het er, ik voel me wel een beetje doordat het betwijfeld wordt alsof je hier voor jezelf zit. Want wat winnen wij hiermee om dit te willen? Dus dat een beetje. Het voelt een beetje ...</w:t>
      </w:r>
    </w:p>
    <w:p w14:paraId="65006E9B" w14:textId="77777777" w:rsidR="00347AD3" w:rsidRDefault="00347AD3" w:rsidP="00347AD3">
      <w:r>
        <w:rPr>
          <w:u w:val="single"/>
        </w:rPr>
        <w:lastRenderedPageBreak/>
        <w:t>De voorzitter</w:t>
      </w:r>
      <w:r w:rsidRPr="00EC73EE">
        <w:t>:</w:t>
      </w:r>
      <w:r>
        <w:t xml:space="preserve"> Er is nog een vraag van mevrouw Van Rijn.</w:t>
      </w:r>
    </w:p>
    <w:p w14:paraId="5CA019CE" w14:textId="77777777" w:rsidR="00347AD3" w:rsidRDefault="00347AD3" w:rsidP="00347AD3">
      <w:r w:rsidRPr="00C9356E">
        <w:rPr>
          <w:u w:val="single"/>
        </w:rPr>
        <w:t>Mevrouw IJsbrandij-van Kerkhof</w:t>
      </w:r>
      <w:r>
        <w:t>: Ongemakkelijk.</w:t>
      </w:r>
    </w:p>
    <w:p w14:paraId="050AEA74" w14:textId="77777777" w:rsidR="00347AD3" w:rsidRDefault="00347AD3" w:rsidP="00347AD3">
      <w:r w:rsidRPr="00A9490D">
        <w:rPr>
          <w:u w:val="single"/>
        </w:rPr>
        <w:t>Mevrouw Van Rijn</w:t>
      </w:r>
      <w:r>
        <w:t>: Ja voorzitter, dank u wel. Nou, een vraag aan mevrouw IJsbrandij want ik vraag me af of dit niet eigenlijk een amendement moet zijn. Want volgens mij is het zo dat die noodlokalen inderdaad wel in de plannen zitten, maar op het moment van sloop en dat het bouwplan er is en daar zijn ook kosten voor een bepaalde periode aan die noodlokalen, als wij ze nu al neerzetten dan staan ze daar voor een langere periode en kost het dus ook behoorlijk. Ik zie de wethouder knikken, heel fijn, wij zijn het eens, maar kost dat ook, nee, maar dan kost het ook behoorlijk wat meer geld. Dus als u dit wilt kost dat volgens mij wel extra geld. Dan zou het denk ik een amendement moeten zijn.</w:t>
      </w:r>
    </w:p>
    <w:p w14:paraId="0ED105DD" w14:textId="77777777" w:rsidR="00347AD3" w:rsidRDefault="00347AD3" w:rsidP="00347AD3">
      <w:r>
        <w:rPr>
          <w:u w:val="single"/>
        </w:rPr>
        <w:t>De voorzitter</w:t>
      </w:r>
      <w:r w:rsidRPr="00EC73EE">
        <w:t>:</w:t>
      </w:r>
      <w:r>
        <w:t xml:space="preserve"> Mevrouw IJsbrandij.</w:t>
      </w:r>
    </w:p>
    <w:p w14:paraId="03DA98B9" w14:textId="77777777" w:rsidR="00347AD3" w:rsidRDefault="00347AD3" w:rsidP="00347AD3">
      <w:r w:rsidRPr="00C9356E">
        <w:rPr>
          <w:u w:val="single"/>
        </w:rPr>
        <w:t>Mevrouw IJsbrandij-van Kerkhof</w:t>
      </w:r>
      <w:r>
        <w:t xml:space="preserve">: Nou, dat het een amendement zou kunnen zijn omdat het opgenomen is al in het krediet en al voorzien, daar kan ik in volgen. Wat zei u nou nog meer? </w:t>
      </w:r>
    </w:p>
    <w:p w14:paraId="7421B5D7" w14:textId="77777777" w:rsidR="00347AD3" w:rsidRDefault="00347AD3" w:rsidP="00347AD3">
      <w:r>
        <w:rPr>
          <w:u w:val="single"/>
        </w:rPr>
        <w:t>Mevrouw Van Rijn</w:t>
      </w:r>
      <w:r w:rsidRPr="00EC73EE">
        <w:t>:</w:t>
      </w:r>
      <w:r>
        <w:t xml:space="preserve"> Ja, hij doet het. Nou, het gaat me er niet om dat het al is opgenomen, het gaat erom, het komt er langer te staan. Het is inderdaad opgenomen, dat kost een bepaald, maar het komt er nu veel langer te staan dus dan zijn er wel hogere kosten aan verbonden dan de voorziene periode.</w:t>
      </w:r>
    </w:p>
    <w:p w14:paraId="4C49E1A1" w14:textId="77777777" w:rsidR="00347AD3" w:rsidRDefault="00347AD3" w:rsidP="00347AD3">
      <w:r w:rsidRPr="00C9356E">
        <w:rPr>
          <w:u w:val="single"/>
        </w:rPr>
        <w:t>Mevrouw IJsbrandij-van Kerkhof</w:t>
      </w:r>
      <w:r>
        <w:t>: Voorzitter, ja.</w:t>
      </w:r>
    </w:p>
    <w:p w14:paraId="4961C650" w14:textId="77777777" w:rsidR="00347AD3" w:rsidRDefault="00347AD3" w:rsidP="00347AD3">
      <w:r>
        <w:rPr>
          <w:u w:val="single"/>
        </w:rPr>
        <w:t>De voorzitter</w:t>
      </w:r>
      <w:r w:rsidRPr="00EC73EE">
        <w:t>:</w:t>
      </w:r>
      <w:r>
        <w:t xml:space="preserve"> Daarna mijnheer Roosenschoon nog.</w:t>
      </w:r>
    </w:p>
    <w:p w14:paraId="4701C952" w14:textId="77777777" w:rsidR="00347AD3" w:rsidRDefault="00347AD3" w:rsidP="00347AD3">
      <w:r w:rsidRPr="00C9356E">
        <w:rPr>
          <w:u w:val="single"/>
        </w:rPr>
        <w:t>Mevrouw IJsbrandij-van Kerkhof</w:t>
      </w:r>
      <w:r>
        <w:t>: Ja. Er is in opgenomen maar dat heb ik van de heer Roosenschoon, voor achttien maanden is het daarvoor in verzien om de noodlokalen neer te zetten. Als we dit in januari februari zouden neerzetten en je zou achttien maanden erbij optellen dan zit je in de zomer van 25 en dan is ook nog steeds voorzien om het nieuwe schoolgebouw op te leveren. Dus we komen dan niet buiten het boekje van die achttien maanden waarin de noodlokalen zijn voorzien. En dan heb ik nog een andere mededeling, als de schoolleiding en Talent Primair is zo gelukkig mee als de noodgebouwen al worden geplaatst dat zij bereid zijn om tegemoet te komen in die kosten of in ieder geval mee te doen met elkaar. Dus dat geeft ook aan hoe erg er aan de bel wordt getrokken.</w:t>
      </w:r>
    </w:p>
    <w:p w14:paraId="2A953BF6" w14:textId="77777777" w:rsidR="00347AD3" w:rsidRDefault="00347AD3" w:rsidP="00347AD3">
      <w:r>
        <w:rPr>
          <w:u w:val="single"/>
        </w:rPr>
        <w:t>De voorzitter</w:t>
      </w:r>
      <w:r w:rsidRPr="00EC73EE">
        <w:t>:</w:t>
      </w:r>
      <w:r>
        <w:t xml:space="preserve"> De heer Roosenschoon.</w:t>
      </w:r>
    </w:p>
    <w:p w14:paraId="3A2A18CB" w14:textId="77777777" w:rsidR="00347AD3" w:rsidRDefault="00347AD3" w:rsidP="00347AD3">
      <w:r w:rsidRPr="0023175F">
        <w:rPr>
          <w:u w:val="single"/>
        </w:rPr>
        <w:t>De heer Roosenschoon</w:t>
      </w:r>
      <w:r>
        <w:t>: Ja voorzitter, eventjes reageren op wat mevrouw Van Rijn zei, dat waarom ze nu plaatsen, we kunnen misschien uitstellen, dat kost dan minder. Maar dan hou je als het misgaat en het gaat al niet goed op de Sterrenwachter, dat gaat betekenen dat je of kinderen oppropt in een klaslokaal of ze eventueel, wil niet het woord Ter Apel gebruiken, maar ‘</w:t>
      </w:r>
      <w:r w:rsidRPr="00586B50">
        <w:rPr>
          <w:highlight w:val="yellow"/>
        </w:rPr>
        <w:t>…</w:t>
      </w:r>
      <w:r>
        <w:t>’ laat staan om daar dan les te geven. Dus laten we nou in ieder geval weten wat we doen, laten we nou denken aan het onderwijs en niet op dit ogenblik naar een vaste datum of niet. We hadden zelf met ons gesprek vorige week al gezegd, als eerste versie van die motie, per 1 januari. Werd toen ons gezegd van de directie van de school: 1 januari is een beetje erg kort voor organisatie, wij willen liever dat in de loop van het eerste kwartaal gebeurt want we hebben het wel nodig maar het hoeft niet exact begin januari te zijn. Wat erbij komt is als deze lokalen worden bezet, sorry, dan hou ik op voorzitter, dat betekent ook dat de sloop van de Sterrenwachter veel sneller kan gaan en dus ook de her constructie van de school.</w:t>
      </w:r>
    </w:p>
    <w:p w14:paraId="7C060812" w14:textId="77777777" w:rsidR="00347AD3" w:rsidRDefault="00347AD3" w:rsidP="00347AD3">
      <w:r>
        <w:rPr>
          <w:u w:val="single"/>
        </w:rPr>
        <w:lastRenderedPageBreak/>
        <w:t>De voorzitter</w:t>
      </w:r>
      <w:r w:rsidRPr="002F6708">
        <w:t>:</w:t>
      </w:r>
      <w:r>
        <w:t xml:space="preserve"> Dank u wel.</w:t>
      </w:r>
    </w:p>
    <w:p w14:paraId="0E70A310" w14:textId="77777777" w:rsidR="00347AD3" w:rsidRDefault="00347AD3" w:rsidP="00347AD3">
      <w:r>
        <w:rPr>
          <w:u w:val="single"/>
        </w:rPr>
        <w:t>De heer De Kruijff</w:t>
      </w:r>
      <w:r w:rsidRPr="002F6708">
        <w:t>:</w:t>
      </w:r>
      <w:r>
        <w:t xml:space="preserve"> Voorzitter?</w:t>
      </w:r>
    </w:p>
    <w:p w14:paraId="122C4E7E" w14:textId="77777777" w:rsidR="00347AD3" w:rsidRDefault="00347AD3" w:rsidP="00347AD3">
      <w:r>
        <w:rPr>
          <w:u w:val="single"/>
        </w:rPr>
        <w:t>De voorzitter</w:t>
      </w:r>
      <w:r w:rsidRPr="002F6708">
        <w:t>:</w:t>
      </w:r>
      <w:r>
        <w:t xml:space="preserve"> Ja, mijnheer De Kruijff.</w:t>
      </w:r>
    </w:p>
    <w:p w14:paraId="48CBFBA9" w14:textId="77777777" w:rsidR="00347AD3" w:rsidRDefault="00347AD3" w:rsidP="00347AD3">
      <w:r w:rsidRPr="00C9356E">
        <w:rPr>
          <w:u w:val="single"/>
        </w:rPr>
        <w:t>De heer De Kruijff</w:t>
      </w:r>
      <w:r>
        <w:t>: Ja, ik zou, tot slot, ik zou dan toch nog even een, want ik heb hier, ik weet niet of ik namens mijn collega's spreek maar ik heb hier een beetje moeite mee omdat er twee verhalen zijn. Vanuit het college komt iets anders dan vanuit de heer Roosenschoon en mevrouw IJsbrandij terwijl ik mevrouw IJsbrandij en de heer Roosenschoon goed ken en ze hebben hier ook veel tijd en energie in gestoken. Dus ik zou dan toch nog even de oproep willen doen dat we even over deze motie schorsen en met het college even achter de schermen dan toch in beraad gaan.</w:t>
      </w:r>
    </w:p>
    <w:p w14:paraId="54824B99" w14:textId="77777777" w:rsidR="00347AD3" w:rsidRDefault="00347AD3" w:rsidP="00347AD3">
      <w:r>
        <w:rPr>
          <w:u w:val="single"/>
        </w:rPr>
        <w:t>De voorzitter</w:t>
      </w:r>
      <w:r w:rsidRPr="009A253A">
        <w:t>:</w:t>
      </w:r>
      <w:r>
        <w:t xml:space="preserve"> U heeft dat net al gevraagd.</w:t>
      </w:r>
    </w:p>
    <w:p w14:paraId="259B182E" w14:textId="77777777" w:rsidR="00347AD3" w:rsidRDefault="00347AD3" w:rsidP="00347AD3">
      <w:r>
        <w:rPr>
          <w:u w:val="single"/>
        </w:rPr>
        <w:t>De heer De Kruijff</w:t>
      </w:r>
      <w:r w:rsidRPr="009A253A">
        <w:t>:</w:t>
      </w:r>
      <w:r>
        <w:t xml:space="preserve"> Ja, maar ik heb nog niet begrepen …</w:t>
      </w:r>
    </w:p>
    <w:p w14:paraId="49FB7041" w14:textId="77777777" w:rsidR="00347AD3" w:rsidRDefault="00347AD3" w:rsidP="00347AD3">
      <w:r>
        <w:rPr>
          <w:u w:val="single"/>
        </w:rPr>
        <w:t>De voorzitter</w:t>
      </w:r>
      <w:r w:rsidRPr="009A253A">
        <w:t>:</w:t>
      </w:r>
      <w:r>
        <w:t xml:space="preserve"> Ja, maar er komt ieder geval, ik heb begrepen dat een enkele fractie sowieso nog een schorsing wil om even nog met elkaar te overleggen hoe te handelen met bepaalde moties en of amendementen. Dus u krijgt die gelegenheid om …</w:t>
      </w:r>
    </w:p>
    <w:p w14:paraId="4E0E5BC2" w14:textId="77777777" w:rsidR="00347AD3" w:rsidRDefault="00347AD3" w:rsidP="00347AD3">
      <w:r>
        <w:rPr>
          <w:u w:val="single"/>
        </w:rPr>
        <w:t>De heer De Kruijff</w:t>
      </w:r>
      <w:r w:rsidRPr="009A253A">
        <w:t>:</w:t>
      </w:r>
      <w:r>
        <w:t xml:space="preserve"> Wie ben ik om u tegen te spreken, voorzitter?</w:t>
      </w:r>
    </w:p>
    <w:p w14:paraId="17E2FBC5" w14:textId="77777777" w:rsidR="00347AD3" w:rsidRDefault="00347AD3" w:rsidP="00347AD3">
      <w:r>
        <w:rPr>
          <w:u w:val="single"/>
        </w:rPr>
        <w:t>De voorzitter</w:t>
      </w:r>
      <w:r w:rsidRPr="009A253A">
        <w:t>:</w:t>
      </w:r>
      <w:r>
        <w:t xml:space="preserve"> Dat leggen we voor lange tijd vast. Ja, dank u wel. Dat zou ik niet willen. Ja, mevrouw IJsbrandij kan afronden.</w:t>
      </w:r>
    </w:p>
    <w:p w14:paraId="79E16352" w14:textId="77777777" w:rsidR="00347AD3" w:rsidRDefault="00347AD3" w:rsidP="00347AD3">
      <w:r w:rsidRPr="00C9356E">
        <w:rPr>
          <w:u w:val="single"/>
        </w:rPr>
        <w:t>Mevrouw IJsbrandij-van Kerkhof</w:t>
      </w:r>
      <w:r>
        <w:t>: Oké, ik maak het even af met uw goedvinden. Ja. M-4-8, meer wonen in het landschap blauw-groene parel. Het gaat over splitsing, die is nu toegestaan in twee woningen als een boerderij bijvoorbeeld verlaten wordt kan je er twee woningen van maken. Dit gaat erover dat je er meer dan twee van kan maken als daar die ruimte voor is. Wij zullen dit natuurlijk steunen. M-4-9, ook die gaan we natuurlijk steunen. De motie bekrachtigt eigenlijk wat de wethouder zegt en toch willen we hem in stand houden als extra steun in de rug. Dan M-4-10, onderzoek wonen op recreatieparken. Ja, dat zal u misschien niet verbazen mevrouw Van Rijn, hier zullen we dan tegenstemmen. Dorpsbelangen wil recreatie behouden en we zien ook nog een paar dingen niet helemaal hoe dat dan zou moeten. Hele parken tegelijk of een paar huizen wel en andere dan niet op een park? Het lijkt ons best een ingewikkelde klus maar puur vanuit ons recreatiehart kunnen wij hier niet mee instemmen.</w:t>
      </w:r>
    </w:p>
    <w:p w14:paraId="56AC27D0" w14:textId="77777777" w:rsidR="00347AD3" w:rsidRDefault="00347AD3" w:rsidP="00347AD3">
      <w:r>
        <w:rPr>
          <w:u w:val="single"/>
        </w:rPr>
        <w:t>De voorzitter</w:t>
      </w:r>
      <w:r w:rsidRPr="009A253A">
        <w:t>:</w:t>
      </w:r>
      <w:r>
        <w:t xml:space="preserve"> Mevrouw Van Rijn.</w:t>
      </w:r>
    </w:p>
    <w:p w14:paraId="25804D7A" w14:textId="77777777" w:rsidR="00347AD3" w:rsidRDefault="00347AD3" w:rsidP="00347AD3">
      <w:r>
        <w:rPr>
          <w:u w:val="single"/>
        </w:rPr>
        <w:t>Mevrouw Van Rijn</w:t>
      </w:r>
      <w:r w:rsidRPr="009A253A">
        <w:t>:</w:t>
      </w:r>
      <w:r>
        <w:t xml:space="preserve"> Ja voorzitter, dank u wel. Dat begrijp ik ook best wel hoor, maar daarom ook het onderzoek om dat te verkennen. En hele parken tegelijk, kijk, een woning moet altijd aan een bouwbesluit voldoen en dat zal op parken echt niet om elke woning gaan, maar er staan in onze gemeente hele mooie recreatiewoningen waar mensen permanent wonen, waarvan het eigenlijk gewoon zonde is om te zeggen: nou ja, daar wordt niet gerecreëerd. Maar ik begrijp uw standpunt, maar het gaat niet om, het gaat om het onderzoek daarnaar. Dat is wat we nu vragen.</w:t>
      </w:r>
    </w:p>
    <w:p w14:paraId="4628FEE9" w14:textId="77777777" w:rsidR="00347AD3" w:rsidRDefault="00347AD3" w:rsidP="00347AD3">
      <w:r>
        <w:rPr>
          <w:u w:val="single"/>
        </w:rPr>
        <w:t>De voorzitter</w:t>
      </w:r>
      <w:r w:rsidRPr="00E26DA6">
        <w:t>:</w:t>
      </w:r>
      <w:r>
        <w:t xml:space="preserve"> U kunt vervolgen.</w:t>
      </w:r>
    </w:p>
    <w:p w14:paraId="2DC81653" w14:textId="77777777" w:rsidR="00347AD3" w:rsidRDefault="00347AD3" w:rsidP="00347AD3">
      <w:r w:rsidRPr="00A9490D">
        <w:rPr>
          <w:u w:val="single"/>
        </w:rPr>
        <w:lastRenderedPageBreak/>
        <w:t>De heer Goetheer</w:t>
      </w:r>
      <w:r>
        <w:t>: Voorzitter.</w:t>
      </w:r>
    </w:p>
    <w:p w14:paraId="700D3448" w14:textId="77777777" w:rsidR="00347AD3" w:rsidRDefault="00347AD3" w:rsidP="00347AD3">
      <w:r>
        <w:rPr>
          <w:u w:val="single"/>
        </w:rPr>
        <w:t>De voorzitter</w:t>
      </w:r>
      <w:r w:rsidRPr="00E26DA6">
        <w:t>:</w:t>
      </w:r>
      <w:r>
        <w:t xml:space="preserve"> Ja, de heer Goetheer.</w:t>
      </w:r>
    </w:p>
    <w:p w14:paraId="459BAEF5" w14:textId="77777777" w:rsidR="00347AD3" w:rsidRDefault="00347AD3" w:rsidP="00347AD3">
      <w:r>
        <w:rPr>
          <w:u w:val="single"/>
        </w:rPr>
        <w:t>De heer Goetheer</w:t>
      </w:r>
      <w:r w:rsidRPr="00E26DA6">
        <w:t>:</w:t>
      </w:r>
      <w:r>
        <w:t xml:space="preserve"> Want ik begrijp het standpunt nog niet helemaal. Wil mevrouw IJsbrandij niet liever dat onze inwoners, jongeren, zeg maar een plek hebben om te wonen in plaats van dat er kapitale recreatievilla’s neergezet worden?</w:t>
      </w:r>
    </w:p>
    <w:p w14:paraId="0093D023" w14:textId="77777777" w:rsidR="00347AD3" w:rsidRDefault="00347AD3" w:rsidP="00347AD3">
      <w:r w:rsidRPr="00C9356E">
        <w:rPr>
          <w:u w:val="single"/>
        </w:rPr>
        <w:t>Mevrouw IJsbrandij-van Kerkhof</w:t>
      </w:r>
      <w:r>
        <w:t>: Die vraag vind ik best ingewikkeld want ik snap niet wat je bedoelt. Het is of, dus u zegt eigenlijk: onze jongeren kunnen daarin wonen als het dan als woning wordt bestempeld en zich inschrijven in de gemeente, op die manier. Maar als we het recreatie houden dan wordt het sowieso een kapitale villa?</w:t>
      </w:r>
    </w:p>
    <w:p w14:paraId="41A48E1B" w14:textId="77777777" w:rsidR="00347AD3" w:rsidRDefault="00347AD3" w:rsidP="00347AD3">
      <w:r>
        <w:rPr>
          <w:u w:val="single"/>
        </w:rPr>
        <w:t>De heer Goetheer</w:t>
      </w:r>
      <w:r w:rsidRPr="00801E27">
        <w:t>:</w:t>
      </w:r>
      <w:r>
        <w:t xml:space="preserve"> Nou, gelukkig niet. Dank u wel voorzitter. Nou, gelukkig niet sowieso maar het is natuurlijk dat we een groot tekort hebben aan woningen. We zien een beweging dat recreatieparken gekocht worden door investeerders, daar gaat ook nog een andere motie over. Dat komt doordat er natuurlijk een financieel gewin te behalen valt om het op die manier te investeren. Op het moment dat je er de mogelijkheid maakt van woningbouw dan komt daar natuurlijk een heel ander financieel plaatje uit, waardoor het mogelijk veel interessanter wordt om het te gaan besteden voor woningbouw. Nou, dat moet onderzoeken gedaan worden, dat zal best complex zijn. Maar dan hou ik zelf liever die mogelijkheid open voor die, dus ik zet hem even verkeerd neer, maar ik hoop dat ik hem zo beter heb uitgelegd dat dat de afweging is die u hopelijk ook meeneemt.</w:t>
      </w:r>
    </w:p>
    <w:p w14:paraId="60EC6EE9" w14:textId="77777777" w:rsidR="00347AD3" w:rsidRDefault="00347AD3" w:rsidP="00347AD3">
      <w:r w:rsidRPr="00C9356E">
        <w:rPr>
          <w:u w:val="single"/>
        </w:rPr>
        <w:t>Mevrouw IJsbrandij-van Kerkhof</w:t>
      </w:r>
      <w:r>
        <w:t>: Daar gaat deze motie niet over maar u brengt wel een goed argument in. Ik ga hem nogmaals bediscussiëren in de fractie. M-4-11, CDA, bouwen het kan. Nou, helemaal aangeraden door het college, dus wij gaan hier ook zeker voorstemmen. Wij zijn dol op bouwen en wonen. M-4-12, Dorpsbelangen, mobiliteitsplan is fijn, maar doet te veel pijn. Nou, we hebben hem denk ik ook al uitgebreid besproken. Het zit niet in het herstelplan, je kan nog altijd als je dit nu uit de begroting haalt in de algemene reserve stopt of in een voorziening, dan kan je nog steeds daar plukken uithalen als je met een voorstel naar de raad komt. Dus het wordt niet in de prullenbak gegooid en je hebt een prachtig document om dadelijk met je fusiepartner over te hebben. Het is niet weg, maar je kan er wel dingen uitpakken die wel snel realiseerbaar zijn. En nu staat dat hele mobiliteitsplan erin, in no time drukt het enorm op onze kapitaallasten. Waarom zal je dat nu doen? Nou is het natuurlijk een vreemde staatsrechtelijke wettelijke gebeuren dat je iets met elkaar vaststelt en vervolgens zeg je: nou, we doen hem even niet, we zetten hem ook weer in de ijskast. Ik denk dat met deze oplossing daar een tussenweg in is gevonden en het de financiën hier lucht geeft.</w:t>
      </w:r>
    </w:p>
    <w:p w14:paraId="6967C26C" w14:textId="77777777" w:rsidR="00347AD3" w:rsidRDefault="00347AD3" w:rsidP="00347AD3">
      <w:r w:rsidRPr="00C9356E">
        <w:rPr>
          <w:u w:val="single"/>
        </w:rPr>
        <w:t>De heer De Kruijff</w:t>
      </w:r>
      <w:r>
        <w:t xml:space="preserve">: Voorzitter? Ja ik, twee vragen aan mevrouw IJsbrandij. Kijk, ik kan, we hebben het hier natuurlijk ook uitvoerig over gehad bij behandeling van mobiliteitsplan. En ik weet het standpunt van Dorpsbelangen, ik weet het standpunt ook van andere partijen. Ik kan me vanuit het perspectief van die partijen kan ik me voorstellen dat er een aantal plannen in het mobiliteitsplan staan waarvan die partijen zeggen: ja, daar zijn we absoluut niet voor. Maar wat Dorpsbelangen nu voorstelt is om gewoon het hele mobiliteitsplan, om die gewoon nu even om het maar even zacht uit te drukken, op pauze te zetten. Mevrouw IJsbrandij, nee mevrouw IJsbrandij die refereert net naar, ja, we hebben iets vastgesteld wettelijk, het is ook wettelijk verplicht om een gemeente om mobiliteitsplan te hebben. Ja, maar volgens mij wat u nu voorstelt is om nu dit mobiliteitsplan op pauze te zetten, zich te beraden over de uitvoering. Ik zou zo graag willen weten van Dorpsbelangen waarom ze er niet voor gekozen hebben om specifieke onderdelen uit het mobiliteitsplan om die inderdaad te amenderen: ja, daar hebben wij nu al moeite mee, die willen we eruit. Maar om nu tegen </w:t>
      </w:r>
      <w:r>
        <w:lastRenderedPageBreak/>
        <w:t>het hele mobiliteitsplan te zeggen: nee, daar vind ik wel wat van. Kan Dorpsbelangen daar misschien iets meer uitleg over geven?</w:t>
      </w:r>
    </w:p>
    <w:p w14:paraId="4C9AAB02" w14:textId="77777777" w:rsidR="00347AD3" w:rsidRDefault="00347AD3" w:rsidP="00347AD3">
      <w:r>
        <w:rPr>
          <w:u w:val="single"/>
        </w:rPr>
        <w:t>De voorzitter</w:t>
      </w:r>
      <w:r w:rsidRPr="009F3A40">
        <w:t>:</w:t>
      </w:r>
      <w:r>
        <w:t xml:space="preserve"> Mevrouw IJsbrandij en daarna mevrouw Rademaker met ...</w:t>
      </w:r>
    </w:p>
    <w:p w14:paraId="649F5CA4" w14:textId="77777777" w:rsidR="00347AD3" w:rsidRDefault="00347AD3" w:rsidP="00347AD3">
      <w:r w:rsidRPr="00C9356E">
        <w:rPr>
          <w:u w:val="single"/>
        </w:rPr>
        <w:t>Mevrouw IJsbrandij-van Kerkhof</w:t>
      </w:r>
      <w:r>
        <w:t>: Nou, het mobiliteitsplan amenderen is natuurlijk best gek want die staat hier niet op de agenda. Ik, we gooien hem niet weg. We gaan het geld in de algemene reserve stoppen en je komt met voorstellen uit dat mobiliteitsplan wat nu wel uitvoerbaar is, waar je de capaciteit voor hebt, daar kom je als college mee naar de raad. En dan zien we gewoon het mobiliteitsplan zich uitrollen. Maar dan heb je hem nu niet met kapitaallasten en al en de hele boel drukken op de begroting.</w:t>
      </w:r>
    </w:p>
    <w:p w14:paraId="50B1F584" w14:textId="77777777" w:rsidR="00347AD3" w:rsidRDefault="00347AD3" w:rsidP="00347AD3">
      <w:r w:rsidRPr="00C9356E">
        <w:rPr>
          <w:u w:val="single"/>
        </w:rPr>
        <w:t>De heer De Kruijff</w:t>
      </w:r>
      <w:r>
        <w:t>: Voorzitter, tot slot. Ik zou in ieder geval Dorpsbelangen willen adviseren om dat nou niet in de algemene, als u al bereid bent dat te doen, niet in de algemene reserve te stoppen, want straks zijn we het geld kwijt. Dus dan moet u hem geoormerkt, moet u hem reserveren. Maar ik laat het erbij, dank u wel voorzitter.</w:t>
      </w:r>
    </w:p>
    <w:p w14:paraId="56249F0B" w14:textId="77777777" w:rsidR="00347AD3" w:rsidRDefault="00347AD3" w:rsidP="00347AD3">
      <w:r w:rsidRPr="00C9356E">
        <w:rPr>
          <w:u w:val="single"/>
        </w:rPr>
        <w:t>Mevrouw IJsbrandij-van Kerkhof</w:t>
      </w:r>
      <w:r>
        <w:t>: Ik laat het ook hierbij, dank u wel voorzitter.</w:t>
      </w:r>
    </w:p>
    <w:p w14:paraId="55F65DE2" w14:textId="77777777" w:rsidR="00347AD3" w:rsidRDefault="00347AD3" w:rsidP="00347AD3">
      <w:r>
        <w:rPr>
          <w:u w:val="single"/>
        </w:rPr>
        <w:t>De voorzitter</w:t>
      </w:r>
      <w:r w:rsidRPr="00E40D0C">
        <w:t>:</w:t>
      </w:r>
      <w:r>
        <w:t xml:space="preserve"> Maar mevrouw Rademaker nog niet. Ga uw gang.</w:t>
      </w:r>
    </w:p>
    <w:p w14:paraId="677C8EBA" w14:textId="77777777" w:rsidR="00347AD3" w:rsidRDefault="00347AD3" w:rsidP="00347AD3">
      <w:r>
        <w:rPr>
          <w:u w:val="single"/>
        </w:rPr>
        <w:t>Mevrouw Rademaker</w:t>
      </w:r>
      <w:r w:rsidRPr="00E40D0C">
        <w:t>:</w:t>
      </w:r>
      <w:r>
        <w:t xml:space="preserve"> Ik had dan even een kleine vraag want er zijn wel een aantal projecten in dat mobiliteitsplan die weinig uitstel verwachten. Wat worden uw selectiecriteria om dan te zeggen: we hebben geen mobiliteitsplan, maar we gaan wel project A, B, C, D oppakken?</w:t>
      </w:r>
    </w:p>
    <w:p w14:paraId="307C576E" w14:textId="77777777" w:rsidR="00347AD3" w:rsidRDefault="00347AD3" w:rsidP="00347AD3">
      <w:r w:rsidRPr="00C9356E">
        <w:rPr>
          <w:u w:val="single"/>
        </w:rPr>
        <w:t>Mevrouw IJsbrandij-van Kerkhof</w:t>
      </w:r>
      <w:r>
        <w:t>: We hebben hartstikke een mobiliteitsplan, we gooien hem niet weg en we, ik ga er niet over, we gaan er dan als raad over. We zien het dan vanzelf verschijnen. Daar wil ik het bij laten.</w:t>
      </w:r>
    </w:p>
    <w:p w14:paraId="2D32D2FB" w14:textId="77777777" w:rsidR="00347AD3" w:rsidRDefault="00347AD3" w:rsidP="00347AD3">
      <w:r>
        <w:rPr>
          <w:u w:val="single"/>
        </w:rPr>
        <w:t>De heer De Kruijff</w:t>
      </w:r>
      <w:r w:rsidRPr="00E40D0C">
        <w:t>:</w:t>
      </w:r>
      <w:r>
        <w:t xml:space="preserve"> Voorzitter?</w:t>
      </w:r>
    </w:p>
    <w:p w14:paraId="11D4AD9F" w14:textId="77777777" w:rsidR="00347AD3" w:rsidRDefault="00347AD3" w:rsidP="00347AD3">
      <w:r>
        <w:rPr>
          <w:u w:val="single"/>
        </w:rPr>
        <w:t>De voorzitter</w:t>
      </w:r>
      <w:r w:rsidRPr="00E40D0C">
        <w:t>:</w:t>
      </w:r>
      <w:r>
        <w:t xml:space="preserve"> Ja, maar u bent net al een paar keer geweest, dus …</w:t>
      </w:r>
    </w:p>
    <w:p w14:paraId="27155659" w14:textId="77777777" w:rsidR="00347AD3" w:rsidRDefault="00347AD3" w:rsidP="00347AD3">
      <w:r w:rsidRPr="00C9356E">
        <w:rPr>
          <w:u w:val="single"/>
        </w:rPr>
        <w:t>De heer De Kruijff</w:t>
      </w:r>
      <w:r>
        <w:t>: Ja, maar ik … Ja, u gaat over of u het nog toestaat, maar mevrouw IJsbrandij zegt iets wat me toch triggert. Ik laat het aan nu als voorzitter.</w:t>
      </w:r>
    </w:p>
    <w:p w14:paraId="789E66E6" w14:textId="77777777" w:rsidR="00347AD3" w:rsidRDefault="00347AD3" w:rsidP="00347AD3">
      <w:r>
        <w:rPr>
          <w:u w:val="single"/>
        </w:rPr>
        <w:t>De voorzitter</w:t>
      </w:r>
      <w:r w:rsidRPr="00E40D0C">
        <w:t>:</w:t>
      </w:r>
      <w:r>
        <w:t xml:space="preserve"> Heel kort, ga uw gang.</w:t>
      </w:r>
    </w:p>
    <w:p w14:paraId="6FDE8C33" w14:textId="77777777" w:rsidR="00347AD3" w:rsidRDefault="00347AD3" w:rsidP="00347AD3">
      <w:r>
        <w:rPr>
          <w:u w:val="single"/>
        </w:rPr>
        <w:t>De heer De Kruijff</w:t>
      </w:r>
      <w:r w:rsidRPr="00E40D0C">
        <w:t>:</w:t>
      </w:r>
      <w:r>
        <w:t xml:space="preserve"> We hebben toch ook met zijn allen afgesproken dat plannen uit het mobiliteitsplan boven een half miljoen, dat die langs de raad komen? Dus u krijgt straks nog alle gelegenheid als die plannen langs de raad komen om daar wat van te vinden. Ik snap heel goed vanuit het perspectief van Dorpsbelangen dat u daar wat van vindt, dat snap ik heel goed. Maar laten we, nee, ja, maar laten we dan laten, laat dan het college met die plannen komen. Het moment dat die plannen langs de raad komen, dan krijgt u alle gelegenheid om te zeggen: als Dorpsbelangen hebben we daar nou moeite mee. Maar om nu alles op pauze te zetten en precies wat mevrouw Rademaker zegt: ja, wat gaan we dan wel doen, wat gaan we niet doen? Er zijn plannen die keihard nodig zijn, over een aantal plannen kan ik het heel goed, kan ik het misschien voorstellen, maar er zijn ook heel veel plannen die nu nodig zijn. Dus ja, dat.</w:t>
      </w:r>
    </w:p>
    <w:p w14:paraId="47B56A1A" w14:textId="77777777" w:rsidR="00347AD3" w:rsidRDefault="00347AD3" w:rsidP="00347AD3">
      <w:r w:rsidRPr="00C9356E">
        <w:rPr>
          <w:u w:val="single"/>
        </w:rPr>
        <w:t>Mevrouw IJsbrandij-van Kerkhof</w:t>
      </w:r>
      <w:r>
        <w:t>: Ja nou, dank u wel. Ik ga het stoppen want ik heb ook wat gezegd over de kapitaallasten en daar loopt iedereen heel gemakkelijk omheen. Ik heb er nog eentje ...</w:t>
      </w:r>
    </w:p>
    <w:p w14:paraId="15B43EBD" w14:textId="77777777" w:rsidR="00347AD3" w:rsidRDefault="00347AD3" w:rsidP="00347AD3">
      <w:r>
        <w:rPr>
          <w:u w:val="single"/>
        </w:rPr>
        <w:lastRenderedPageBreak/>
        <w:t>De voorzitter</w:t>
      </w:r>
      <w:r w:rsidRPr="008C5398">
        <w:t>:</w:t>
      </w:r>
      <w:r>
        <w:t xml:space="preserve"> Mevrouw Van Rijn.</w:t>
      </w:r>
    </w:p>
    <w:p w14:paraId="3ED7A397" w14:textId="77777777" w:rsidR="00347AD3" w:rsidRDefault="00347AD3" w:rsidP="00347AD3">
      <w:r w:rsidRPr="00A9490D">
        <w:rPr>
          <w:u w:val="single"/>
        </w:rPr>
        <w:t>Mevrouw Van Rijn</w:t>
      </w:r>
      <w:r>
        <w:t>: Ja voorzitter, ik had toch ook nog een vraag want wij hadden aangegeven hier wel wat voor te voelen. Ik heb het ook met mevrouw IJsbrandij gesproken maar ik ben wel met de heer De Kruijff en mevrouw Rademaker eens dat niet het hele mobiliteitsplan zit in deze begroting. De plannen die na over vier jaar of langer die zitten hier niet in die zin in verwerkt. Maar zou het niet beter zijn om, nou, ik wil u niet adviseren om dit terug te nemen maar om misschien een aantal specifieke plannen net als de Middenweg, om dat dan opnieuw in te brengen maar er staan voor ons ook hele goede dingen in, om de veiligheid rond scholen bijvoorbeeld te waarborgen of te verbeteren. Dan vind ik het gewoon zonde om dat allemaal niet uit te voeren. Dus wellicht kunnen we op een later moment daar dan losse voorstellen voor maken, maar nu alles slecht vinden aan dit plan dat vindt de CDA-fractie wel echt te ver gaan. Dus wij zullen hem, wij twijfelden nog maar wij zullen hem niet steunen.</w:t>
      </w:r>
    </w:p>
    <w:p w14:paraId="71ABA3E8" w14:textId="77777777" w:rsidR="00347AD3" w:rsidRDefault="00347AD3" w:rsidP="00347AD3">
      <w:r>
        <w:rPr>
          <w:u w:val="single"/>
        </w:rPr>
        <w:t>De voorzitter</w:t>
      </w:r>
      <w:r w:rsidRPr="008C5398">
        <w:t>:</w:t>
      </w:r>
      <w:r>
        <w:t xml:space="preserve"> Mevrouw IJsbrandij.</w:t>
      </w:r>
    </w:p>
    <w:p w14:paraId="60BBE321" w14:textId="77777777" w:rsidR="00347AD3" w:rsidRDefault="00347AD3" w:rsidP="00347AD3">
      <w:r w:rsidRPr="00C9356E">
        <w:rPr>
          <w:u w:val="single"/>
        </w:rPr>
        <w:t>Mevrouw IJsbrandij-van Kerkhof</w:t>
      </w:r>
      <w:r>
        <w:t>: Dank u wel. Nou, Dorpsbelangen vindt helemaal niet alles slecht aan dit plan. Sterker nog, we vinden hem hartstikke fijn. Maar het klopt alleen gewoon nog niet en het is niet allemaal gelijk uitvoerbaar. Ik hou erover op, denk ik. M-4-13, groen groener groenst, hartstikke goed plan, gaan we helemaal voorstemmen. Dank u wel.</w:t>
      </w:r>
    </w:p>
    <w:p w14:paraId="23055FE7" w14:textId="77777777" w:rsidR="00347AD3" w:rsidRDefault="00347AD3" w:rsidP="00347AD3">
      <w:r>
        <w:rPr>
          <w:u w:val="single"/>
        </w:rPr>
        <w:t>De voorzitter</w:t>
      </w:r>
      <w:r w:rsidRPr="008C5398">
        <w:t>:</w:t>
      </w:r>
      <w:r>
        <w:t xml:space="preserve"> Dank u wel. Dan is het woord aan Partij van de Arbeid-GroenLinks, mevrouw Wind.</w:t>
      </w:r>
    </w:p>
    <w:p w14:paraId="203CDE83" w14:textId="77777777" w:rsidR="00347AD3" w:rsidRDefault="00347AD3" w:rsidP="00347AD3">
      <w:r>
        <w:rPr>
          <w:u w:val="single"/>
        </w:rPr>
        <w:t>Mevrouw Wind</w:t>
      </w:r>
      <w:r w:rsidRPr="008C5398">
        <w:t>:</w:t>
      </w:r>
      <w:r>
        <w:t xml:space="preserve"> Ja voorzitter, dank u wel. Ik heb nog nooit een sessie meegemaakt waarin zo verschrikkelijk vaak het woord vertrouwen werd genoemd. En als het dan recht op de vrouw afgevraagd wordt, hebben wij voldoende vertrouwen in dit plan om ja te zeggen, dan is het antwoord nee. Maar we vinden eigenlijk het ook niet de goede vraag, want dan is het net alsof je geen vertrouwen hebt in mensen of geen waardering hebt voor hardwerkende mensen en dat is totaal niet aan de orde. Maar we zitten hier niet gemeenteraad te doen om te kijken wie het hardste kan vertrouwen maar we zitten hier gemeenteraad te doen om besluiten te nemen om uit te leggen waarom we ze wel nemen en ook uit te leggen waarom we ze niet nemen. Dus ik blijf een beetje weg van dat vertrouwen. Op basis van de argumenten hebben wij te veel twijfels, maar dat laat onverlet dat er grote stappen gezet zijn, dat ook onze waardering daarvoor groot is. Maar het gaat nu om een paar zaken en ik heb vanmiddag gezegd we focussen op drie dingen: de organisatiekosten, de lokale lasten en het sociaal domein. En dat zijn nou net drie punten waar het voor ons tekortschiet. Als het gaat om die organisatiekosten, nog meer geld. Ik heb het al tien keer verteld, ik ga het dus niet nog een keer vertellen, maar van geld maak je geen mensen, maak je ook geen collega's en daar zit voor ons een groot probleem. Ik zal mijn bijdrage bij de griffier inleveren, kan iedereen hem nog eens nalezen. Lokale lasten, een lang debat gehad met de wethouder over de toerekening, over de overhead, over het al dan niet toepassen van de gemeentelijke verordening. Voorzitter, ons standpunt is en blijft dat de overhead die toegerekend wordt aan de riool- en afvalstoffenheffing volstrekt niet in relatie is terwijl dat wel zou moeten zijn. En daar komt het hele ozb-verhaal bij, het wordt een giga kostenstijging, voor ons te groot. En natuurlijk weten we ook wat de provincie heeft gezegd, dat is allemaal waar, maar ik heb ook gezegd de provincie is niet onze vijand, we hebben ook verantwoording af te leggen aan onze inwoners en bij ons slaat de weegschaal anders door. Sociaal domein. Nou, daar kan ik kort over zijn. In juli is er een motie aangenomen, college kom met een plan om te zeggen wat je wil en de toezegging was om dat voor deze raad te doen. Dat is niet gebeurd, kan gebeuren, maar voorzitter, er is ook niet een commissie sociale zaken geweest. Ik vind het heel erg onprettig. En moet er nu geld komen voor die investering: nee, wat ons betreft gaan we dat niet doen. Dus dat zijn drie punten waar we fundamenteel van mening op verschillen. En dat is best overkomelijk, hoor. Dus laten we er </w:t>
      </w:r>
      <w:r>
        <w:lastRenderedPageBreak/>
        <w:t>ook niet dramatisch over doen, we gaan straks gewoon stemmen, het wordt vanzelf half elf, maar dit is wel wat wij vinden. Ik ga niet alle moties langs want ik blijf echt haperen in A142B en mijn collega en ik worden daar giechelig van en dat dient geen enkel doel. Ik ga even een aantal uit mijn hoofd doen en ik begin met de motie van de ChristenUnie over de 120 130 procent, weet iedereen wat we bedoelen. We gaan ervan uit dat het sommetje wat nu drie keer gemaakt is klopt. 35.000 euro. Het is allemaal een druppel op een gloeiende plaat maar wel voor mensen voor wie het toch belangrijk is dus we gaan die motie graag van harte ondersteunen. De motie van het CDA over bouwen hebben we mede mogen indienen en dat zeg ik met enige nederigheid, want vaak is de vraag zullen we wel of niet mee indienen. Nou, in dit geval mochten we mee indienen en daar zijn we erg blij mee want wat is daar een werk verricht en hulde daarvoor aan de collega's van het CDA en alle hulptroepen die ze daarbij gehad hebben. Het was fantastisch om te zien en dit delen wij allemaal voor uw tijd, maar voorzitter, u heeft wat gemist. De 25, wat is er? Oh oké, nou, ik ben blij om. Ja, erg dynamisch is het niet, maar als er nog gelachen kan worden, is het ook alweer heel mooi. De 25 procent van de heer Roosenschoon. Voorzitter, ik schaar mij aan de kant van mevrouw IJsbrandij, ik snap er niks van, maar mijnheer Roosenschoon is een nette man, we stemmen voor. De recreatieparken met de permanente bewoning van het CDA, daar zijn we tegen. En met name mijn voorzitter is tegen en dat is voor ons reden om te zeggen: het staat in ons verkiezingsprogramma dat het niet mag, we doen er niet aan mee. Doe ik het goed zo? Dank je wel. Ja. Wat hebben we nog meer in huis? De scholen, de scholen. Dan kan ik gelijk collega IJsbrandij en de heer Roosenschoon, Dorpsbelangen en D66, ze gaan zich nog beraden heb ik gehoord. Hartstikke goed, als de uitkomst van het beraad is dat ze handhaven, dan gaan wij met hun meestemmen. Snapt u? Nee, ja. We zullen dat dus steunen. Eens even kijken. De mantelzorgcompliment, ja. Dat is nou voor ons zo’n ding: we houden er niet zo van, we waarderen enorm alle mantelzorg, die mensen, ik bedoel, er is niet genoeg waardering voor te doen, onze samenleving. Ik ben het helemaal eens met het betoog van mevrouw Kaper maar wij hebben zoiets: moet je daar nou een vergoeding voor geven? Wij vinden het gewoon niet zo prettig. We steunen u, ik wou zeggen we steunen u, maar nu zeg ik we steunen u niet.</w:t>
      </w:r>
    </w:p>
    <w:p w14:paraId="5A3106E7" w14:textId="77777777" w:rsidR="00347AD3" w:rsidRDefault="00347AD3" w:rsidP="00347AD3">
      <w:r>
        <w:rPr>
          <w:u w:val="single"/>
        </w:rPr>
        <w:t>De voorzitter</w:t>
      </w:r>
      <w:r w:rsidRPr="004229F3">
        <w:t>:</w:t>
      </w:r>
      <w:r>
        <w:t xml:space="preserve"> Mevrouw IJsbrandij heeft een vraag.</w:t>
      </w:r>
    </w:p>
    <w:p w14:paraId="25E2B86B" w14:textId="77777777" w:rsidR="00347AD3" w:rsidRDefault="00347AD3" w:rsidP="00347AD3">
      <w:r w:rsidRPr="00C9356E">
        <w:rPr>
          <w:u w:val="single"/>
        </w:rPr>
        <w:t>Mevrouw IJsbrandij-van Kerkhof</w:t>
      </w:r>
      <w:r>
        <w:t>: Ja, ik heb een argument niet genoemd en dat is eigenlijk dat de omgevende buurgemeenten ook een 150 euro hanteren en ik weet uit eigen ervaring dat ze, dat het enorm wordt gewaardeerd. Dus, maar goed. Ik ...</w:t>
      </w:r>
    </w:p>
    <w:p w14:paraId="05C994F3" w14:textId="77777777" w:rsidR="00347AD3" w:rsidRDefault="00347AD3" w:rsidP="00347AD3">
      <w:r w:rsidRPr="008C5398">
        <w:rPr>
          <w:u w:val="single"/>
        </w:rPr>
        <w:t>Mevrouw Wind</w:t>
      </w:r>
      <w:r>
        <w:t>: Zo lust ik er nog wel een paar. Ik ben vooral geïnspireerd door de ozb-tarieven van de omliggende gemeenten.</w:t>
      </w:r>
    </w:p>
    <w:p w14:paraId="2163EAF9" w14:textId="77777777" w:rsidR="00347AD3" w:rsidRDefault="00347AD3" w:rsidP="00347AD3">
      <w:r>
        <w:rPr>
          <w:u w:val="single"/>
        </w:rPr>
        <w:t>De voorzitter</w:t>
      </w:r>
      <w:r w:rsidRPr="004229F3">
        <w:t>:</w:t>
      </w:r>
      <w:r>
        <w:t xml:space="preserve"> Mevrouw Kaper wilde nog? Ja, ga uw gang. Het woord is aan mevrouw Kaper.</w:t>
      </w:r>
    </w:p>
    <w:p w14:paraId="113A0AE2" w14:textId="77777777" w:rsidR="00347AD3" w:rsidRDefault="00347AD3" w:rsidP="00347AD3">
      <w:r w:rsidRPr="004229F3">
        <w:rPr>
          <w:u w:val="single"/>
        </w:rPr>
        <w:t>Mevrouw Kaper</w:t>
      </w:r>
      <w:r>
        <w:t>: Ja, toch nog een vraag aan mevrouw Wind want ik snap heel goed zo'n waardering en ook voor iedereen die mantelzorg verleent dat, ik snap dat dat een beetje veel kan zijn. Maar in dit geval worden natuurlijk wel eisen gesteld, dus die mantelzorgwaardering is ook echt alleen beschikbaar voor mensen die bijvoorbeeld, zeg ik het uit mijn hoofd, minimaal acht uur per week intensief jarenlang voor mensen zorgen. Dus je bereikt daar wel mensen mee niet die af en toe iets doen maar die echt wel structureel iets doen. Dus misschien kan ik u daarmee nog overtuigen. U schudt nee, nee.</w:t>
      </w:r>
    </w:p>
    <w:p w14:paraId="7AC02AF5" w14:textId="77777777" w:rsidR="00347AD3" w:rsidRDefault="00347AD3" w:rsidP="00347AD3">
      <w:r>
        <w:rPr>
          <w:u w:val="single"/>
        </w:rPr>
        <w:t>Mevrouw Wind</w:t>
      </w:r>
      <w:r w:rsidRPr="003E5B1A">
        <w:t>:</w:t>
      </w:r>
      <w:r>
        <w:t xml:space="preserve"> Nee, u heeft gelijk. Het is onbetaalbaar maar het is gewoon niet zoals het volgens ons moet. We zijn het eens, maar op dit punt verschillen, stemmen we toch anders. Ik denk dat ongeveer dat de samenvatting is van het verhaal. Ik ga even kijken, de groep Goetheer. We hebben er goed naar gekeken en we steunen ze allemaal niet. De, ja even, ik kan weer iets in het geheel pakken. Het mobiliteitsplan. Wij </w:t>
      </w:r>
      <w:r>
        <w:lastRenderedPageBreak/>
        <w:t>denken niet dat het goed is om het hele mobiliteitsplan te parkeren want er zit ook de veiligheid in rond de scholen. We denken ook niet dat het goed is om blij te zijn met de toezegging van al drie jaar geleden of twee jaar geleden dat alles van meer dan vijf ton nog langs de raad komt. Het punt is als je de beruchte doorfietspaden naar de raad brengt, dan is daar weer heel veel werk aan, er moeten weer mensen mee op pad. Dat is niet iets wat een collega even heel snel doet. En ons punt is: als we nou met elkaar weten dat we het niet doen, laten we er dan ook geen tijd in stoppen. En als iedereen behalve ons voor de doorfietspaden is, dan hebben we politiek merkwaardig fenomeen maar dan moet de stemming het maar uitwijzen. Volgens mij moet ik even iemand …</w:t>
      </w:r>
    </w:p>
    <w:p w14:paraId="393CF550" w14:textId="77777777" w:rsidR="00347AD3" w:rsidRDefault="00347AD3" w:rsidP="00347AD3">
      <w:r>
        <w:rPr>
          <w:u w:val="single"/>
        </w:rPr>
        <w:t>De voorzitter</w:t>
      </w:r>
      <w:r w:rsidRPr="009F70AE">
        <w:t>:</w:t>
      </w:r>
      <w:r>
        <w:t xml:space="preserve"> Ja, vraag van mevrouw IJsbrandij.</w:t>
      </w:r>
    </w:p>
    <w:p w14:paraId="729BBEB9" w14:textId="77777777" w:rsidR="00347AD3" w:rsidRDefault="00347AD3" w:rsidP="00347AD3">
      <w:r w:rsidRPr="00C9356E">
        <w:rPr>
          <w:u w:val="single"/>
        </w:rPr>
        <w:t>Mevrouw IJsbrandij-van Kerkhof</w:t>
      </w:r>
      <w:r>
        <w:t>: Ik ben hem kwijt.</w:t>
      </w:r>
    </w:p>
    <w:p w14:paraId="5BF0B60B" w14:textId="77777777" w:rsidR="00347AD3" w:rsidRDefault="00347AD3" w:rsidP="00347AD3">
      <w:r w:rsidRPr="008C5398">
        <w:rPr>
          <w:u w:val="single"/>
        </w:rPr>
        <w:t>Mevrouw Wind</w:t>
      </w:r>
      <w:r>
        <w:t>: Ik niet. Hij komt vast weer boven. De Middenweg is een amendement uit het mobiliteitsplan. Oh ja, dat was de discussie van kun je ze wel splitsen of niet? Ik denk dat ik het daar niet meer over moet hebben. Ik vond dat niet een prettig deel van deze middag moet ik zeggen. Eens even kijken. Ja, wij doen een beetje twee voor twaalf, de moties had ik nog. De werkelijke waarde, dat was die motie over het heffen van meer belasting bij de duur. Die steunen we. Die steunen we. De soepfabriek, nee, de soepfabriek van woonboulevard, wij zijn niet zo vreselijk dol op de, hoe heet het nou, sale en leasebackconstructie. In het plan van het CDA zit ook deze locatie en we denken dat hij daar beter geborgd is maar we denken dat u zich daar ook wel in zou kunnen vinden. En dan, ja, die toeristenbelasting. Voorzitter, wat een narigheid. Heel goed dat u met vliegende vaart probeert met de ondernemers te gaan praten. We zien ook allemaal hoe vervelend wethouder Kruijt dit vindt, dus hartstikke goed dat u dat samen gaat doen. Het is wel zo dat wij in dezelfde situatie zitten als twee jaar geleden en er komt om, ja, toch op een vrij laat moment een motie om die belasting opeens op te hogen. Toen hebben we met de hele raad gezegd op de VVD na: laten we dat nu niet doen, eerst het overleg met de ondernemers want het frustreert mateloos als je wel het besluit neemt en dan nog eens een keer gaat praten. Ik snap dat de ondernemers daar heel boos over zijn. Dus de motie om te zeggen we doen dit nu niet, college, gaat u vreselijk uw best doen en als u toch heel erg uw best doet, gaat u dan ook nog even uw best doen om hier de centen voor te vinden? Dat amendement zullen we, we hebben het mee ingediend, maar zullen we uiteraard ook steunen. En volgens mij heb ik de meesten dan gehad. Dank u wel voorzitter.</w:t>
      </w:r>
    </w:p>
    <w:p w14:paraId="3C84A122" w14:textId="77777777" w:rsidR="00347AD3" w:rsidRDefault="00347AD3" w:rsidP="00347AD3">
      <w:r>
        <w:rPr>
          <w:u w:val="single"/>
        </w:rPr>
        <w:t>De voorzitter</w:t>
      </w:r>
      <w:r w:rsidRPr="00CF3D8F">
        <w:t>:</w:t>
      </w:r>
      <w:r>
        <w:t xml:space="preserve"> Dank u wel. Dan is het woord aan de VVD-fractie. De heer De Kruijff.</w:t>
      </w:r>
    </w:p>
    <w:p w14:paraId="472666B9" w14:textId="77777777" w:rsidR="00347AD3" w:rsidRDefault="00347AD3" w:rsidP="00347AD3">
      <w:r w:rsidRPr="00C9356E">
        <w:rPr>
          <w:u w:val="single"/>
        </w:rPr>
        <w:t>De heer De Kruijff</w:t>
      </w:r>
      <w:r>
        <w:t xml:space="preserve">: Voorzitter, dank u wel. Dank ook aan alle partijen voor hun bijdragen in de algemene beschouwingen, dank ook aan het college voor de beantwoording van de gestelde vragen en de appreciaties op de moties en amendementen. Bijzonder wil ik ook wel even een woord van dank uitspreken, ik had het er net met de heer Voigt over volgens mij ook kort, even een woord van dank en waardering uitspreken dat er een aantal partijen zijn, neem bijvoorbeeld D66, dan zit je met een raadslid, heb je een zetel en dan toch de moeite en de energie steekt om het, in het opstellen en voorbereiden van acht moties. Nou voorzitter, u weet het en wij weten het in de raad ook maar er zit heel veel tijd in het opstellen en voorbereiden van moties en amendementen. Dus ik wil toch wel even zeker voor de eenpitters in deze raad toch wel mijn waardering daarvoor uitspreken. Voorzitter, ik zal heel snel door de amendementen en moties gaan. Ik doe het wel even per stuk omdat ik dat zelf ordentelijk vindt voor de vergadering. De amendementen, A-4-1, ChristenUnie D66, meer waardering voor onze mantelzorgers vinden we heel sympathiek. En ook gehorende het college zullen we dit amendement steunen. A-4-2, idem. Ook sympathiek, VVD-fractie zal dit amendement ook steunen. Dan A-4-3 van CDA Dorpsbelangen over het IHP, daar zal de VVD-fractie tegenstemmen, we volgen de uitleg van </w:t>
      </w:r>
      <w:r>
        <w:lastRenderedPageBreak/>
        <w:t>het college. Dan hebben we A-4-4, dat is het amendement van de Groep Goetheer over dorpenbeleid. Is de VVD-fractie ook tegen, we volgen het college. Ik kom zo meteen bij de ozb geef ik een toelichting op het standpunt van de VVD-fractie. Ikzelf persoonlijk vind, het doel wat de heer Goetheer met ook die andere amendementen voor ogen heeft, dat onderstreep ik. Uiteindelijk een klein deel, een relatief klein deel van de septembercirculaire ten gunste laten komen van onze inwoners, dat deel ik helemaal. Ikzelf denk alleen dat je dat het beste kan laten toekomen aan verlaging van de lokale lasten en niet in investeringen in beleidsterreinen waarvan het college al aangeeft dat die niet nodig zijn. Dus wij zullen tegenstemmen. Dan A-4-5, idem, tegen. Dat geldt ook voor A-4-6, tegen. A-4-7, tegen en A-4-8 ook tegen. A-4-9 van Dorpsbelangen Partij van de Arbeid-GroenLinks over de Middenweg, daar zijn we ook tegen. We volgen de uitleg van het college. A-4-10 is het net uitgebreid uitvoerig over gehad. U zult begrijpen dat de VVD-fractie tegen dit amendement zal stemmen, we volgen de uitleg van het college. A-4-11 zal de VVD-fractie tegen zijn, we volgen de uitleg van het college. Dan A-4-12. De VVD-fractie zal verdeeld stemmen over dit amendement. En wij zullen zo meteen toelichten bij de stemverklaring waarom. Dan de moties, M-4-1, D66, isoleren faciliteren. Daar zijn we tegen, we volgen de uitleg van het college. Dat geldt ook voor M-4-2, de groene dorpen, tegen. M-4-3, oordeel aan de raad. Het college gaat de mogelijkheid onderzoeken, wij zullen deze motie steunen. M-4-4, ook van D66, water, warmte en welzijn Wijdemeren. Daar zijn we, zullen we tegenstemmen, we volgen de uitleg van het college. M-4-5, D66 trap op trap af. Ook over deze motie zal de VVD-fractie verdeeld stemmen.  Dan M-4-6, D66 van snoepfabriek tot woonboulevard zullen we tegen zijn. We volgen de uitleg van het college. M-4-7, van D66 en Dorpsbelangen, dat is de motie over het lokaal leren bij de Linde. Toch echt nog even de oproep om zo meteen in de schorsing het hier uitgebreid over te hebben. Ik neig zelf maar ik heb het er niet met mijn fractie over gehad, neig zelf om het in het voordeel van de heer Roosenschoon en mevrouw IJsbrandij te doen maar ik denk dat het toch echt wel even wijs is om hier nog even achter de schermen zo meteen contact over te hebben. Dan M-4-8, D66 Dorpsbelangen, meer mogen wonen in het landschap van de blauw-groene parel is de appreciatie oordeel aan de raad. Voor, is in lijn met ons coalitieprogramma en zeker temeer ook omdat het nieuwe coalitieakkoord in de provincie Noord-Holland juist dit soort mogelijkheden veel meer wil faciliteren. Dus heel blij met het coalitieakkoord in Noord-Holland, moet het college zeker het gesprek over aangaan met de gedeputeerden. Dan was ik gebleven bij M-4-9, dat is de van Dorpsbelangen Partij van de Arbeid-GroenLinks en CDA over de toeristenbelasting. Daar zijn wij tegen, we volgen de uitleg van het college. M-4-10, dat is van het CDA en de Groep Goetheer, onderzoek wonen op recreatieparken. Tegen, volgen het college, staat ook in ons coalitieakkoord. M-4-11, bouwen …</w:t>
      </w:r>
    </w:p>
    <w:p w14:paraId="273FAB17" w14:textId="77777777" w:rsidR="00347AD3" w:rsidRDefault="00347AD3" w:rsidP="00347AD3">
      <w:r w:rsidRPr="00C9356E">
        <w:rPr>
          <w:u w:val="single"/>
        </w:rPr>
        <w:t>Mevrouw IJsbrandij-van Kerkhof</w:t>
      </w:r>
      <w:r>
        <w:t>: Voorzitter.</w:t>
      </w:r>
    </w:p>
    <w:p w14:paraId="509349B3" w14:textId="77777777" w:rsidR="00347AD3" w:rsidRDefault="00347AD3" w:rsidP="00347AD3">
      <w:r>
        <w:rPr>
          <w:u w:val="single"/>
        </w:rPr>
        <w:t>De voorzitter</w:t>
      </w:r>
      <w:r w:rsidRPr="00182ED5">
        <w:t>:</w:t>
      </w:r>
      <w:r>
        <w:t xml:space="preserve"> Mevrouw IJsbrandij, ja, volgens mij wilt u het woord, ga uw gang.</w:t>
      </w:r>
    </w:p>
    <w:p w14:paraId="3D7F48A5" w14:textId="77777777" w:rsidR="00347AD3" w:rsidRDefault="00347AD3" w:rsidP="00347AD3">
      <w:r w:rsidRPr="00C9356E">
        <w:rPr>
          <w:u w:val="single"/>
        </w:rPr>
        <w:t>Mevrouw IJsbrandij-van Kerkhof</w:t>
      </w:r>
      <w:r>
        <w:t>: Het ging harder dan ik wilde hoor, excuus daarvoor. Ja, even een vraag aan de heer, Goetheer wou ik zeggen, aan de heer De Kruijff. Hoe kunt u nou tegen de M-4-9 zijn? Dit is exact wat uw wethouder ook voorziet. We hebben dit, doordat zij zo positief reageerde en ook precies zei wat eigenlijk hier in de motie staat, het meer gezien nog als een steuntje in de rug. Hoe kunt u dan hiertegen gaan stemmen?</w:t>
      </w:r>
    </w:p>
    <w:p w14:paraId="5712BC01" w14:textId="77777777" w:rsidR="00347AD3" w:rsidRDefault="00347AD3" w:rsidP="00347AD3">
      <w:r w:rsidRPr="00C9356E">
        <w:rPr>
          <w:u w:val="single"/>
        </w:rPr>
        <w:t>De heer De Kruijff</w:t>
      </w:r>
      <w:r>
        <w:t xml:space="preserve">: Nou, mevrouw IJsbrandij, ik snap dat u dit natuurlijk zegt. Alleen volgens mij heeft de wethouder heel duidelijk gezegd dat als het gaat om bullet één en twee van het voorstel wat u doet dat ze dat natuurlijk kan omarmen, maar dat ze de overige delen van de motie ontraadt en dat delen wij. Laat het college nu het gesprek aangaan en laat ze met de sector zelf in gesprek gaan om te kijken hoe ze tot oplossingen kunnen komen maar ook rekening houden met de taakstelling die we het college hebben gegeven in het </w:t>
      </w:r>
      <w:r>
        <w:lastRenderedPageBreak/>
        <w:t>financieel herstelplan. En ik heb zeker ook daarom de vraag aan de wethouder gesteld, ook natuurlijk achter de schermen, daar kunt u van op aan, maar zeker ook hier in het openbaar: laten we nou zo snel mogelijk met de sector in gesprek gaan, want die relatie is blijkbaar op dit moment verstoord. Daarom doe ik ook zeker een oproep aan de sector om in dialoog te blijven met het college. Laat het college en dat heb ik de burgemeester net ook horen zeggen, zo snel mogelijk met de sector in gesprek, want in december stellen we de belastingtarieven vast. En ik zou graag voor die tijd in overweging willen nemen wat er uit die gesprekken met de sector en met het college is gekomen. En dat is de reden waarom we deze motie niet zullen steunen. Maar bullet één en bullet twee onderstreept het college en onderstreept de VVD-fractie ook. Ik mag verder. Dank u wel, voorzitter. Even kijken, nou, M-4-10 had ik gezegd, tegen, we volgen de lijnen van het college. Dan was ik bij M-4-11 van CDA en ook Partij van de Arbeid-GroenLinks. Nou, bouwen waar het kan, daar is de VVD-fractie zeker voor en ik wil ook namens mijn fractie waardering uitspreken voor de moeite die het CDA heeft genomen om tot het komen van deze plannen. Heel goed initiatief dat partijen dit zelf doen en daar wil ik mijn waardering voor uitspreken. Dus zeker voor. M-4-12, dat is van Dorpsbelangen, het mobiliteitsplan is fijn, maar doet te veel pijn. Nou, u kunt begrijpen uit mijn interruptie van zonet dat wij dit amendement niet zullen steunen of deze motie niet zullen steunen. En ik roep Dorpsbelangen ook op om het anders aan te pakken en zeker met de oproep die het CDA ook heeft gedaan om het amendement in ieder geval of de motie nu in te trekken en misschien met andere voorstellen te komen voor de volgende raad. Dat neemt niet weg dat de VVD die waarschijnlijk ook niet zal steunen. Dan tot slot M-4-13, dat is van de Groep Goetheer. Die motie zullen wij ook niet steunen, wij volgen de lijn van het college. En volgens mij ben ik daar bij het einde gekomen aan mijn tweede termijn. Ik dank u zeer, dank u wel voorzitter.</w:t>
      </w:r>
    </w:p>
    <w:p w14:paraId="04C358F2" w14:textId="77777777" w:rsidR="00347AD3" w:rsidRDefault="00347AD3" w:rsidP="00347AD3">
      <w:r>
        <w:rPr>
          <w:u w:val="single"/>
        </w:rPr>
        <w:t>De voorzitter</w:t>
      </w:r>
      <w:r w:rsidRPr="00E7109E">
        <w:t>:</w:t>
      </w:r>
      <w:r>
        <w:t xml:space="preserve"> Dan is het woord aan ... Ja, de heer Goetheer.</w:t>
      </w:r>
    </w:p>
    <w:p w14:paraId="5537E293" w14:textId="77777777" w:rsidR="00347AD3" w:rsidRDefault="00347AD3" w:rsidP="00347AD3">
      <w:r w:rsidRPr="00A9490D">
        <w:rPr>
          <w:u w:val="single"/>
        </w:rPr>
        <w:t>De heer Goetheer</w:t>
      </w:r>
      <w:r>
        <w:t>: Ik wilde even wachten totdat VVD was uitgesproken voordat ik vraag ging stellen over natuurlijk de gedeelde of de, oké, niet unanieme mening van de VVD over de ozb-verlaging. En ik zou daar toch graag vanuit de VVD wat extra toelichting over willen krijgen naar het wegingskader om wel mee te gaan dan wel niet daarin.</w:t>
      </w:r>
    </w:p>
    <w:p w14:paraId="5BFC171D" w14:textId="77777777" w:rsidR="00347AD3" w:rsidRDefault="00347AD3" w:rsidP="00347AD3">
      <w:r w:rsidRPr="00C9356E">
        <w:rPr>
          <w:u w:val="single"/>
        </w:rPr>
        <w:t>De heer De Kruijff</w:t>
      </w:r>
      <w:r>
        <w:t>: Zeer logische vraag, het was de bedoeling van de VVD-fractie om straks bij het stemmen een stemverklaring af te leggen, maar zeer logische vraag. Ik zal het gewoon heel duidelijk zeggen: we hebben het in de VVD-fractie hebben we het hierover gehad. Mevrouw Hidding mijn collega die volgt de lijn van de Lokale Partij die zojuist is uitgesproken als het gaat om deze amendementen. Ik kijk daar anders naar. Ik denk dat we een relatief klein bedrag, dat is hetzelfde doel wat u ook voor ogen heeft met uw amendement, een relatief klein bedrag uit de septembercirculaire kunnen gebruiken ten gunste van onze inwoners. Ik zie dan liever dat dat gaat naar verlaging van de ozb, uiteindelijk ook natuurlijk de mensen die de rekening voor de begroting betalen. En ik denk dat daar de provincie, maar zeker ook naar onze inwoners heel goed te verantwoorden is. En daarom zal ik voor dat amendement en voor de motie als het gaat om de ozb stemmen. En mijn collega mevrouw Hidding zal tegenstemmen. Heb ik daarmee naar tevredenheid beantwoord, mijnheer Goetheer? Ik hoef mijn stemverklaring eigenlijk niet meer af te leggen, dus.</w:t>
      </w:r>
    </w:p>
    <w:p w14:paraId="710F9B15" w14:textId="77777777" w:rsidR="00347AD3" w:rsidRDefault="00347AD3" w:rsidP="00347AD3">
      <w:r>
        <w:rPr>
          <w:u w:val="single"/>
        </w:rPr>
        <w:t>De voorzitter</w:t>
      </w:r>
      <w:r w:rsidRPr="00C61ED7">
        <w:t>:</w:t>
      </w:r>
      <w:r>
        <w:t xml:space="preserve"> Dat scheelt weer straks, genoteerd. Ja, de heer Goetheer nog?</w:t>
      </w:r>
    </w:p>
    <w:p w14:paraId="7EBD75E0" w14:textId="77777777" w:rsidR="00347AD3" w:rsidRDefault="00347AD3" w:rsidP="00347AD3">
      <w:r w:rsidRPr="00A9490D">
        <w:rPr>
          <w:u w:val="single"/>
        </w:rPr>
        <w:t>De heer Goetheer</w:t>
      </w:r>
      <w:r>
        <w:t>: Ja, via u voorzitter, natuurlijk.</w:t>
      </w:r>
    </w:p>
    <w:p w14:paraId="45601F51" w14:textId="77777777" w:rsidR="00347AD3" w:rsidRDefault="00347AD3" w:rsidP="00347AD3">
      <w:r>
        <w:rPr>
          <w:u w:val="single"/>
        </w:rPr>
        <w:t>De voorzitter</w:t>
      </w:r>
      <w:r w:rsidRPr="00C61ED7">
        <w:t>:</w:t>
      </w:r>
      <w:r>
        <w:t xml:space="preserve"> Ja, maar de heer Goetheer wilde nog vervolginterruptie, dacht ik.</w:t>
      </w:r>
    </w:p>
    <w:p w14:paraId="139E3388" w14:textId="77777777" w:rsidR="00347AD3" w:rsidRDefault="00347AD3" w:rsidP="00347AD3">
      <w:r>
        <w:rPr>
          <w:u w:val="single"/>
        </w:rPr>
        <w:lastRenderedPageBreak/>
        <w:t>De heer Goetheer</w:t>
      </w:r>
      <w:r w:rsidRPr="00C61ED7">
        <w:t>:</w:t>
      </w:r>
      <w:r>
        <w:t xml:space="preserve"> Ja nee, absoluut, begrijp ik. Ik was even op zoek ook naar welk bedrag er eigenlijk mee gemoeid is. Het gaat om 2024 natuurlijk. Het is wel grappig dat de VVD het had over de lijn van de Lokale Partij in plaats van de coalitielijn. Oké, dat is een ding wat ik grappig vond. Maar we hebben gisteren de RIB ontvangen vanuit het college, daarin is dus al eigenlijk een voorstel gedaan of eigenlijk gezegd: nou, dat wordt 1.8. Nou, hier staat de ozb in 2024 niet met vijf, maar met twee procent te laten stijgen. Nou, dan hebben we het dus over die boven op de inflatie voordat we het daar weer de uitleg over krijgen. Maar eigenlijk zitten we dus al op het niveau van wat deze, wat dit amendement voorstelde. En dan ben ik toch wel op zoek naar waarom zouden we dan op de ozb het nog verder laten verlagen? Want nu, we gaan hier drie procent omlaag en sorry dat ik er iets op doorga voorzitter, want uiteindelijk als we dit nu drie procent verlagen dan vraag ik me dus zo echt ook af: waar komen we op uit? Want ik denk op minder dan op de inflatiecorrectie, maar mogelijk dat ik me daarin vergis.</w:t>
      </w:r>
    </w:p>
    <w:p w14:paraId="372B985C" w14:textId="77777777" w:rsidR="00347AD3" w:rsidRDefault="00347AD3" w:rsidP="00347AD3"/>
    <w:p w14:paraId="1E80E4DB" w14:textId="77777777" w:rsidR="00347AD3" w:rsidRDefault="00347AD3" w:rsidP="00347AD3">
      <w:r w:rsidRPr="00C9356E">
        <w:rPr>
          <w:u w:val="single"/>
        </w:rPr>
        <w:t>De heer De Kruijff</w:t>
      </w:r>
      <w:r>
        <w:t>: Mijnheer Goetheer, ik begrijp uw vraag helemaal. Ik verwijs dan toch even naar de discussie die we net ook al hebben gevoerd over dit punt waarin de burgemeester ook een uitleg heeft gegeven. Zover ik het heb begrepen, komen we inwoners ook met dit, als dit amendement wordt aangenomen ondanks de RIB die gisteravond is gestuurd, komen we inwoners hier nog zeker mee tegemoet. Maar ik moet wel zeggen dat, ik hoor de heer ‘</w:t>
      </w:r>
      <w:r w:rsidRPr="00553886">
        <w:rPr>
          <w:highlight w:val="yellow"/>
        </w:rPr>
        <w:t>…</w:t>
      </w:r>
      <w:r>
        <w:t>’ zei, ja, het is toch zo makkelijk als wat en voorzitter ook: nou, volgens mij is het heel simpel. Hoe meer we in die discussie belanden, hoe lastig ik het eigenlijk vind uit te leggen. Maar zover ik het heb begrepen komen we met dit amendement nog zeker tegemoet richting onze inwoners en dat is het doel wat ik in ieder geval destijds al bij het financieel herstelplan en nu ook de begroting voor ogen had: hoe kunnen we onze inwoners zoveel mogelijk de lasten die in Wijdemeren al zo aanzienlijk hoog zijn, hoe kunnen we die zoveel mogelijk beperken? Dat is mijn lijn geweest en ik zie met het amendement wat het CDA en ook Partij van de Arbeid-GroenLinks voor ogen heeft, zie ik daar een tegemoetkoming in en daarom steun ik het.</w:t>
      </w:r>
    </w:p>
    <w:p w14:paraId="51D85A75" w14:textId="77777777" w:rsidR="00347AD3" w:rsidRDefault="00347AD3" w:rsidP="00347AD3">
      <w:r>
        <w:rPr>
          <w:u w:val="single"/>
        </w:rPr>
        <w:t>De voorzitter</w:t>
      </w:r>
      <w:r w:rsidRPr="00B1320A">
        <w:t>:</w:t>
      </w:r>
      <w:r>
        <w:t xml:space="preserve"> Ik denk dat we verder gaan maar ik denk dat sommigen toch nog verward zijn en dat we uiteindelijk door het zo te doen dat we niet volledig in de pas van het financieel herstelplan lopen en voldoen aan datgene wat er met de provincie is afgesproken. En die waarschuwing ga ik hier wel neerleggen.</w:t>
      </w:r>
    </w:p>
    <w:p w14:paraId="74131D7B" w14:textId="77777777" w:rsidR="00347AD3" w:rsidRDefault="00347AD3" w:rsidP="00347AD3">
      <w:r>
        <w:rPr>
          <w:u w:val="single"/>
        </w:rPr>
        <w:t>De heer De Kruijff</w:t>
      </w:r>
      <w:r w:rsidRPr="00553886">
        <w:t>:</w:t>
      </w:r>
      <w:r>
        <w:t xml:space="preserve"> Uw waarschuwing is genoteerd, voorzitter.</w:t>
      </w:r>
    </w:p>
    <w:p w14:paraId="1C5EF5DE" w14:textId="77777777" w:rsidR="00347AD3" w:rsidRDefault="00347AD3" w:rsidP="00347AD3">
      <w:r w:rsidRPr="00553886">
        <w:rPr>
          <w:u w:val="single"/>
        </w:rPr>
        <w:t>Mevrouw …</w:t>
      </w:r>
      <w:r>
        <w:t>: Interruptie, voorzitter.</w:t>
      </w:r>
    </w:p>
    <w:p w14:paraId="020AF4A2" w14:textId="77777777" w:rsidR="00347AD3" w:rsidRDefault="00347AD3" w:rsidP="00347AD3">
      <w:r w:rsidRPr="00A9490D">
        <w:rPr>
          <w:u w:val="single"/>
        </w:rPr>
        <w:t>Mevrouw Van Rijn</w:t>
      </w:r>
      <w:r>
        <w:t xml:space="preserve">: Ja voorzitter, ik merk dat ik u een hele fijne voorzitter vindt dus complimenten maar ik heb hier toch wel een heel klein beetje moeite mee. Niet, dat klopt ook, maar we gaan, kijk, we hebben een voorstel van het college om een begroting te maken, daar komt onderaan de streep iets uit. Dat wijkt al af van het herstelplan op tal van punten, dat klopt. Daarna is de septembercirculaire gekomen en die geeft op wat het college heeft bedacht extra ruimte. En u heeft helemaal gelijk dat het CDA en de Partij van de Arbeid met deze motie van die extra ruimte wat afhalen maar wij komen niet onder het eerste voorstel van het college dat zij gemaakt hebben. Dus dat punt wil ik wel maken. Daarbij wil ik de heer De Kruijff nou een ontzettend groot compliment maken dat hij hier durft af te stappen voor de in mijn ogen toch wel coalitiediscipline en staat voor waar die voor stond bij het herstelplan, staat voor wat de Lokale Partij steeds als wens aangeeft en ik vind, ik ben daar heel erg blij mee. Ik ben ook blij met mevrouw IJsbrandij, die in de pauze hier nog verder over wil praten. Dus voorzitter, mijn laatste, wij twijfelen, ik ga het gewoon hier op tafel gooien, als CDA, u zult het misschien niet verwachten, echt om de begroting te steunen. Maar wij vinden dat de opbrengst van de </w:t>
      </w:r>
      <w:r>
        <w:lastRenderedPageBreak/>
        <w:t>septembercirculaire voor een deel, dan gaat het om ongeveer drie ton als we het, wat wij voorstellen, ten goede moet komen aan onze inwoners. En voorzitter, volgens mij is dat helemaal geen probleem want wat is in deze begroting niet meegenomen en dat snap ik, dat is helemaal volgens de begrotingssystematiek, de verkoop van gebouwen. We gaan volgens de plannen van het college gebouwen verkopen. Niet het gemeentehuis, dat volgt later en dat zal ook naar de algemene reserve gaan. Dus u kunt het er misschien niet mee eens zijn maar wij zijn voornemens dat dit positieve resultaat net als de heer Goetheer maar hij wil dat aan andere plannen uitgeven ten goede moet komen. En wij twijfelen dus echt om te steunen en we hopen dat met deze ozb-verlaging dat de raad daarin meegaat en dat wij dan kunnen overwegen de begroting. Dus dat is gewoon een extra politieke oproep in de tweede termijn waarin het debat vrij is. Dus ik hoop echt dat we mee kunnen doen want dat is ook een goed signaal naar de provincie dat we die begroting met een zo groot mogelijk deel steunen.</w:t>
      </w:r>
    </w:p>
    <w:p w14:paraId="79579A0E" w14:textId="77777777" w:rsidR="00347AD3" w:rsidRDefault="00347AD3" w:rsidP="00347AD3">
      <w:r>
        <w:rPr>
          <w:u w:val="single"/>
        </w:rPr>
        <w:t>De voorzitter</w:t>
      </w:r>
      <w:r w:rsidRPr="00D428E5">
        <w:t>:</w:t>
      </w:r>
      <w:r>
        <w:t xml:space="preserve"> Ik blijf bij datgene wat ik heb gezegd dat we een stukje van het financieel herstelplan niet uitvoeren maar u mag uw afweging mag u ook maken. Ik bedoel, we geven gewoon onze mening maar ik vind wel dat ik een beetje, dat is ook de taak van de waarnemer, ik heb ook datgene wat ik met de CdK besproken heb ik ook gezegd: stuur dat gewoon naar de raad openheid en er staat ook bewaken van het financieel herstelplan, ook zorgen dat de verkenningen straks goed gebeuren en dat we ieder onze rol. Maar daar kunnen we, we kunnen inhoudelijk over dingen van mening verschillen maar ik heb het wel gezegd en u heeft het ook gezegd.</w:t>
      </w:r>
    </w:p>
    <w:p w14:paraId="30BDF590" w14:textId="77777777" w:rsidR="00347AD3" w:rsidRDefault="00347AD3" w:rsidP="00347AD3">
      <w:r w:rsidRPr="00A9490D">
        <w:rPr>
          <w:u w:val="single"/>
        </w:rPr>
        <w:t>Mevrouw Van Rijn</w:t>
      </w:r>
      <w:r>
        <w:t>: Maar voorzitter, dan toch één ding. Dit in mindering brengen, dit bedrag, maakt niks uit voor alles wat het college kan uitvoeren. Het maakt uit voor het resultaat wat onder blijft aan de rekening. Kan het herstelplan uitvoeren, kunt die beheerplannen uitvoeren, het organisatieplan. Het gaat om het resultaat wat onderaan de streep overblijft en daar gaat het ons om, niet om te tornen aan de plannen en dat resultaat zal zich echt gaan aanvullen door de opbrengst van gebouwen verkoop. Dus dat die plannen niet uitgevoerd kunnen worden, dat is gewoon feitelijk niet helemaal juist.</w:t>
      </w:r>
    </w:p>
    <w:p w14:paraId="02826411" w14:textId="77777777" w:rsidR="00347AD3" w:rsidRDefault="00347AD3" w:rsidP="00347AD3">
      <w:r>
        <w:rPr>
          <w:u w:val="single"/>
        </w:rPr>
        <w:t>De voorzitter</w:t>
      </w:r>
      <w:r w:rsidRPr="00D428E5">
        <w:t>:</w:t>
      </w:r>
      <w:r>
        <w:t xml:space="preserve"> U denkt daar anders over. We zijn het daar met elkaar niet eens, maar dat kan gebeuren. De heer De Kruijff, u was nog bezig, was nog een vraag aan de heer De Kruijff. Ja?</w:t>
      </w:r>
    </w:p>
    <w:p w14:paraId="5F458FFA" w14:textId="77777777" w:rsidR="00347AD3" w:rsidRDefault="00347AD3" w:rsidP="00347AD3">
      <w:r w:rsidRPr="003B06BE">
        <w:rPr>
          <w:u w:val="single"/>
        </w:rPr>
        <w:t>Mevrouw Rademaker</w:t>
      </w:r>
      <w:r w:rsidRPr="00D428E5">
        <w:t>: Nou en</w:t>
      </w:r>
      <w:r>
        <w:t xml:space="preserve"> dan even, ik wilde even reageren op mevrouw Van Rijn want het is wel een enorm schot voor de boeg nemen, de opbrengst van de gebouwen en daarop vertrouwen dat dat dan het gat gaat vullen.</w:t>
      </w:r>
    </w:p>
    <w:p w14:paraId="0AB165AF" w14:textId="77777777" w:rsidR="00347AD3" w:rsidRDefault="00347AD3" w:rsidP="00347AD3">
      <w:r w:rsidRPr="00A9490D">
        <w:rPr>
          <w:u w:val="single"/>
        </w:rPr>
        <w:t>Mevrouw Van Rijn</w:t>
      </w:r>
      <w:r>
        <w:t>: Voorzitter, nou, dat valt wel mee, dat is drie ton. En het college heeft een half miljoen per jaar aan bezuinigingen, aan onderhoud en investeringen voor het gebouwen. Dus we moeten wel wat meer verkopen dan die drie ton willen ze hun eigen begroting halen.</w:t>
      </w:r>
    </w:p>
    <w:p w14:paraId="5296985B" w14:textId="77777777" w:rsidR="00347AD3" w:rsidRDefault="00347AD3" w:rsidP="00347AD3">
      <w:r>
        <w:rPr>
          <w:u w:val="single"/>
        </w:rPr>
        <w:t>De voorzitter</w:t>
      </w:r>
      <w:r w:rsidRPr="00D428E5">
        <w:t>:</w:t>
      </w:r>
      <w:r>
        <w:t xml:space="preserve"> De heer De Kruijff.</w:t>
      </w:r>
    </w:p>
    <w:p w14:paraId="765FB438" w14:textId="77777777" w:rsidR="00347AD3" w:rsidRDefault="00347AD3" w:rsidP="00347AD3">
      <w:r>
        <w:rPr>
          <w:u w:val="single"/>
        </w:rPr>
        <w:t>De heer De Kruijff</w:t>
      </w:r>
      <w:r w:rsidRPr="00D428E5">
        <w:t>:</w:t>
      </w:r>
      <w:r>
        <w:t xml:space="preserve"> Ja voorzitter, ik wil even corrigeren. Ik maakte net een grapje naar de heer Goetheer dat omdat hij mij deze vraag stelde ik mijn stemverklaring niet meer hoef af te leggen, dat was een grapje. Zowel mevrouw Hidding als ik zullen zo meteen bij dit amendement en ook bij de motie van D66 een stemverklaring afleggen. Dank u wel.</w:t>
      </w:r>
    </w:p>
    <w:p w14:paraId="5091CE64" w14:textId="77777777" w:rsidR="00347AD3" w:rsidRDefault="00347AD3" w:rsidP="00347AD3">
      <w:r w:rsidRPr="008B2DEC">
        <w:rPr>
          <w:u w:val="single"/>
        </w:rPr>
        <w:t>De voorzitter</w:t>
      </w:r>
      <w:r>
        <w:t>: Ja. Je bent afgerond, dan is aan het woord de heer Roosenschoon van D66.</w:t>
      </w:r>
    </w:p>
    <w:p w14:paraId="04A7AA86" w14:textId="77777777" w:rsidR="00347AD3" w:rsidRDefault="00347AD3" w:rsidP="00347AD3">
      <w:r w:rsidRPr="00A9490D">
        <w:rPr>
          <w:u w:val="single"/>
        </w:rPr>
        <w:lastRenderedPageBreak/>
        <w:t>De heer Goetheer</w:t>
      </w:r>
      <w:r>
        <w:t>: Nou voorzitter, als ik nog mocht?</w:t>
      </w:r>
    </w:p>
    <w:p w14:paraId="2F458224" w14:textId="77777777" w:rsidR="00347AD3" w:rsidRDefault="00347AD3" w:rsidP="00347AD3">
      <w:r>
        <w:rPr>
          <w:u w:val="single"/>
        </w:rPr>
        <w:t>De voorzitter</w:t>
      </w:r>
      <w:r w:rsidRPr="00D428E5">
        <w:t>:</w:t>
      </w:r>
      <w:r>
        <w:t xml:space="preserve"> Ja, mag.</w:t>
      </w:r>
    </w:p>
    <w:p w14:paraId="189E600B" w14:textId="77777777" w:rsidR="00347AD3" w:rsidRDefault="00347AD3" w:rsidP="00347AD3">
      <w:r>
        <w:rPr>
          <w:u w:val="single"/>
        </w:rPr>
        <w:t>De heer Goetheer</w:t>
      </w:r>
      <w:r w:rsidRPr="00D428E5">
        <w:t>:</w:t>
      </w:r>
      <w:r>
        <w:t xml:space="preserve"> Oké, ik had niet opgevat als een grapje mijnheer De Kruijff, maar helemaal goed. Heeft hij, ook hier over de ozb mevrouw Van Rijn, daar wilde ik namelijk op interrumperen. Er is wel echt een duidelijk verschil tussen natuurlijk de structurele inkomsten en incidentele of structurele uitgaven en incidentele inkomsten. En ik denk wel dat het belangrijk is dat we die echt gescheiden houden. Dus natuurlijk als er een gebouw verkocht wordt maar dat is echt iets heel anders dan iets nu in gang zetten qua ozb. Ik schrok ook wel een beetje van de opmerking van de voorzitter, zeker op dit amendement, aangezien …</w:t>
      </w:r>
    </w:p>
    <w:p w14:paraId="0ED74BFC" w14:textId="77777777" w:rsidR="00347AD3" w:rsidRDefault="00347AD3" w:rsidP="00347AD3">
      <w:r>
        <w:rPr>
          <w:u w:val="single"/>
        </w:rPr>
        <w:t>De heer De Kruijff</w:t>
      </w:r>
      <w:r w:rsidRPr="009A1BDC">
        <w:t>:</w:t>
      </w:r>
      <w:r>
        <w:t xml:space="preserve"> Voorzitter?</w:t>
      </w:r>
    </w:p>
    <w:p w14:paraId="748AA8AF" w14:textId="77777777" w:rsidR="00347AD3" w:rsidRDefault="00347AD3" w:rsidP="00347AD3">
      <w:r>
        <w:rPr>
          <w:u w:val="single"/>
        </w:rPr>
        <w:t>De voorzitter</w:t>
      </w:r>
      <w:r w:rsidRPr="009A1BDC">
        <w:t>:</w:t>
      </w:r>
      <w:r>
        <w:t xml:space="preserve"> Mijnheer De Kruijff.</w:t>
      </w:r>
    </w:p>
    <w:p w14:paraId="06762CE0" w14:textId="77777777" w:rsidR="00347AD3" w:rsidRDefault="00347AD3" w:rsidP="00347AD3">
      <w:r>
        <w:rPr>
          <w:u w:val="single"/>
        </w:rPr>
        <w:t>De heer De Kruijff</w:t>
      </w:r>
      <w:r w:rsidRPr="009A1BDC">
        <w:t>:</w:t>
      </w:r>
      <w:r>
        <w:t xml:space="preserve"> Ja, ik wil toch wel even interrumperen op de heer Goetheer want de heer Goetheer maakt onderscheid tussen incidenteel en structureel, maar uw eigen voorstel gaat ook over structureel.</w:t>
      </w:r>
    </w:p>
    <w:p w14:paraId="7EA4450B" w14:textId="77777777" w:rsidR="00347AD3" w:rsidRDefault="00347AD3" w:rsidP="00347AD3">
      <w:r>
        <w:rPr>
          <w:u w:val="single"/>
        </w:rPr>
        <w:t>De heer Goetheer</w:t>
      </w:r>
      <w:r w:rsidRPr="009A1BDC">
        <w:t>:</w:t>
      </w:r>
      <w:r>
        <w:t xml:space="preserve"> Ja, die zijn allemaal structureel.</w:t>
      </w:r>
    </w:p>
    <w:p w14:paraId="7EF9B59F" w14:textId="77777777" w:rsidR="00347AD3" w:rsidRDefault="00347AD3" w:rsidP="00347AD3">
      <w:r>
        <w:rPr>
          <w:u w:val="single"/>
        </w:rPr>
        <w:t>De heer De Kruijff</w:t>
      </w:r>
      <w:r w:rsidRPr="009A1BDC">
        <w:t>:</w:t>
      </w:r>
      <w:r>
        <w:t xml:space="preserve"> Ja, dus ik snap even niet goed maar dan heb ik het misschien verkeerd begrepen, waarom u dan, want ik zag het even als een verwijt over de ozb: ja, wat ga je incidenteel gebruiken structureel. Volgens mij wat u voorstelt in uw amendementen is de septembercirculaire ten gunste laten komen van die investeringen structureel in de beleidsterreinen die u voorstelt. Waarom is dat anders als we dat met de ozb willen doen?</w:t>
      </w:r>
    </w:p>
    <w:p w14:paraId="4CB99410" w14:textId="77777777" w:rsidR="00347AD3" w:rsidRDefault="00347AD3" w:rsidP="00347AD3">
      <w:r>
        <w:rPr>
          <w:u w:val="single"/>
        </w:rPr>
        <w:t>De heer Goetheer</w:t>
      </w:r>
      <w:r w:rsidRPr="009A1BDC">
        <w:t>:</w:t>
      </w:r>
      <w:r>
        <w:t xml:space="preserve"> Nee, dat zou zeker niet anders zijn want dat is gewoon structureel versus structureel. Maar mevrouw Van Rijn die had het over de gebouwenverkoop en dat dat daarmee het resultaat nog steeds positief zou zijn want, ja, het resultaat voor dit jaar is sowieso tweeënhalf miljoen positiever dan verwacht, dus.</w:t>
      </w:r>
    </w:p>
    <w:p w14:paraId="06721B08" w14:textId="77777777" w:rsidR="00347AD3" w:rsidRDefault="00347AD3" w:rsidP="00347AD3">
      <w:r>
        <w:rPr>
          <w:u w:val="single"/>
        </w:rPr>
        <w:t>De voorzitter</w:t>
      </w:r>
      <w:r w:rsidRPr="009A1BDC">
        <w:t>:</w:t>
      </w:r>
      <w:r>
        <w:t xml:space="preserve"> Ja, mevrouw Van Rijn.</w:t>
      </w:r>
    </w:p>
    <w:p w14:paraId="6283C6FD" w14:textId="77777777" w:rsidR="00347AD3" w:rsidRDefault="00347AD3" w:rsidP="00347AD3">
      <w:r w:rsidRPr="00A9490D">
        <w:rPr>
          <w:u w:val="single"/>
        </w:rPr>
        <w:t>Mevrouw Van Rijn</w:t>
      </w:r>
      <w:r>
        <w:t>: Ja, toch even een opmerking en die laatste opmerking die klonk een beetje door in mijn interruptie, maar dat er een aantal miljoen overblijft ook in die brief van mijnheer Zagt, gaat ook naar het resultaat. Daar heeft de heer Goetheer gewoon een heel goed punt om die ozb te verlagen. Ik begrijp, ik wil hem toch even uitleggen, dat de gebouwenverkoop incidenteel is en de andere middelen structureel. Wat ik alleen heb proberen aan te geven is dat de heer Zagt heeft gezegd dat we het nodig hebben om te sparen om straks naar Hilversum te gaan en sparen kunnen we ook doen met incidentele lasten, daar gaat het over.</w:t>
      </w:r>
    </w:p>
    <w:p w14:paraId="7475C3E1" w14:textId="77777777" w:rsidR="00347AD3" w:rsidRDefault="00347AD3" w:rsidP="00347AD3">
      <w:r>
        <w:rPr>
          <w:u w:val="single"/>
        </w:rPr>
        <w:t>De voorzitter</w:t>
      </w:r>
      <w:r w:rsidRPr="009A1BDC">
        <w:t>:</w:t>
      </w:r>
      <w:r>
        <w:t xml:space="preserve"> De heer Goetheer.</w:t>
      </w:r>
    </w:p>
    <w:p w14:paraId="64E88520" w14:textId="77777777" w:rsidR="00347AD3" w:rsidRDefault="00347AD3" w:rsidP="00347AD3">
      <w:r>
        <w:rPr>
          <w:u w:val="single"/>
        </w:rPr>
        <w:t>Mevrouw Van Rijn</w:t>
      </w:r>
      <w:r w:rsidRPr="009A1BDC">
        <w:t>:</w:t>
      </w:r>
      <w:r>
        <w:t xml:space="preserve"> Sorry, of een andere gemeente. Iedereen is heel bang hier voor Hilversum maar ik zal het niet meer zeggen, voorzitter, mag ook Gooise Meren of Amsterdam of </w:t>
      </w:r>
      <w:r w:rsidRPr="00A101CD">
        <w:t>Stichtse Vecht</w:t>
      </w:r>
      <w:r>
        <w:t>.</w:t>
      </w:r>
    </w:p>
    <w:p w14:paraId="4747F62A" w14:textId="77777777" w:rsidR="00347AD3" w:rsidRDefault="00347AD3" w:rsidP="00347AD3">
      <w:r>
        <w:rPr>
          <w:u w:val="single"/>
        </w:rPr>
        <w:t>De voorzitter</w:t>
      </w:r>
      <w:r w:rsidRPr="009A1BDC">
        <w:t>: De heer Goetheer.</w:t>
      </w:r>
    </w:p>
    <w:p w14:paraId="2EBB856C" w14:textId="77777777" w:rsidR="00347AD3" w:rsidRDefault="00347AD3" w:rsidP="00347AD3">
      <w:r w:rsidRPr="00A9490D">
        <w:rPr>
          <w:u w:val="single"/>
        </w:rPr>
        <w:t>De heer Goetheer</w:t>
      </w:r>
      <w:r>
        <w:t xml:space="preserve">: Ja, dank u wel voorzitter. Wat ik net zei is dat ik natuurlijk schrok van de opmerking van voorzitter aan de hand van dit amendement. Ik heb net natuurlijk ook al redelijk wat partijen beluisterd en </w:t>
      </w:r>
      <w:r>
        <w:lastRenderedPageBreak/>
        <w:t>sorry voor de interruptie daarin, maar. Mijn amendementen zullen het hoogst waarschijnlijk niet gaan halen daarin. En dan ben ik eigenlijk voornemens om wel iets met de ozb te gaan doen. En ik hoor de waarschuwing, die wil ik graag heel serieus nemen. Ik begrijp de waarschuwing alleen niet helemaal. En of dat dan ligt aan het percentage wat hierin opgenomen is en dat dat dan doorwerkt en dat we bijvoorbeeld zouden komen met in plaats van een percentage te verlagen voor de ozb dat we gewoon zeggen drie ton brengen we in mindering op het totaal op te halen bedrag met ozb en of dat mogelijk dan iets meer in lijn ligt met wat de provincie uiteindelijk zou verwachten in deze. Want dat er echt ruimte zit in deze begroting, zeker met de septembercirculaire, daar ben ik zeer van mening. Oké, zover. Geen vraag, sorry.</w:t>
      </w:r>
    </w:p>
    <w:p w14:paraId="6AFA43BE" w14:textId="77777777" w:rsidR="00347AD3" w:rsidRDefault="00347AD3" w:rsidP="00347AD3">
      <w:r>
        <w:rPr>
          <w:u w:val="single"/>
        </w:rPr>
        <w:t>De voorzitter</w:t>
      </w:r>
      <w:r>
        <w:t>: Nee. De heer Roosenschoon. Of had u nog een vraag mevrouw Kaper, of u zit gewoon met de pen zo of dat …</w:t>
      </w:r>
    </w:p>
    <w:p w14:paraId="1E05C31E" w14:textId="77777777" w:rsidR="00347AD3" w:rsidRDefault="00347AD3" w:rsidP="00347AD3">
      <w:r w:rsidRPr="004229F3">
        <w:rPr>
          <w:u w:val="single"/>
        </w:rPr>
        <w:t>Mevrouw Kaper</w:t>
      </w:r>
      <w:r>
        <w:t>: Ja nou, ik kan me goed vinden in de analyse van de heer Goetheer en ik vraag me af maar u kunt ook nee zeggen als dat niet het geval is, of u dat nog iets meer wil duiden. Want ik ervaar heel erg de spanning tussen de waarschuwing rond: ga nou niet te veel aan die ozb sleutelen. Ik snap ook mevrouw Van Rijn over het eind, het resultaat in the end, dat we daarnaar moeten kijken. En ik ben even op zoek, waar zit hem dan die spanning en een waarschuwing is ook best een woord waarvan ik denk: nou, dat is geen lichtzinnig woord. Kunt u daar nog iets meer over zeggen?</w:t>
      </w:r>
    </w:p>
    <w:p w14:paraId="5E1B095F" w14:textId="77777777" w:rsidR="00347AD3" w:rsidRDefault="00347AD3" w:rsidP="00347AD3">
      <w:r>
        <w:rPr>
          <w:u w:val="single"/>
        </w:rPr>
        <w:t>De voorzitter</w:t>
      </w:r>
      <w:r w:rsidRPr="009F7EF0">
        <w:t>:</w:t>
      </w:r>
      <w:r>
        <w:t xml:space="preserve"> Ja, dat kan ik zeggen. In de begroting zit een aantal lastige besluiten en een daarvan is dat de ozb-opbrengst net zo goed als opbrengst vanuit onze bezoekers, recreanten, dat dat met bedragen naar boven moet. En bij ozb gaat het om vijf procent van de opbrengst, dus dat bedrag moet toenemen. Nou zit er een meevaller binnen de ozb, dat staat ook in de RIB, die kan worden verrekend maar dan halen we de taakstelling, de opdracht wat we op ons hebben genomen en waardoor de provincie waarschijnlijk gaat zeggen jullie, we kunnen straks het financieel toezicht eindigen, dat halen we. Als we daar nog wat van beneden brengen dat we zeggen we hebben elders een meevaller, ja, ik bedoel, na de septembercirculaire komt er in het voorjaar weer wat, er komt een regeerakkoord. Als we nu meteen nog eens een meevaller gaan meerekenen en een moeilijk besluit maar een beetje uitschuiven en een beetje afzien van de afgesproken resultaten, bij de eerstvolgende tegenvaller zitten we weer mis. Dan moet u misschien een extra ozb-verhoging doen. Dus mijn waarschuwing is echt, ik bedoel, heleboel dingen begrijp ik hier, daar hoort u mij niet, dan zeg ik: nou, dit soort strakke dingen die we zelf hebben vastgelegd want u heeft uiteindelijk het herstelplan vastgesteld, dat is een afspraak die is ook naar de provincie gegaan ‘</w:t>
      </w:r>
      <w:r w:rsidRPr="00692B0F">
        <w:rPr>
          <w:highlight w:val="yellow"/>
        </w:rPr>
        <w:t>…</w:t>
      </w:r>
      <w:r>
        <w:t>’ dan zeg ik: hou nou aan die te behalen resultaten vast, als er ruimte is binnen die ozb doe dat dan maar andere tegenvallers waarvan je niet allemaal kan zeggen structureel, wacht nou even want u krijgt ook, we krijgen straks de voorjaarsnota, we krijgen de kadernota voor het volgend jaar, kunt u opnieuw kijken. Maar het is wel als het even toch nog een beetje extra meevalt gaan we er gelijk wat mee doen. Ja, daarna zitten we weer en dat is toch een beetje wat ik heb begrepen in het verleden hier ook altijd een beetje optimistisch is gekeken dus ik, misschien ben ik wat aan de voorzichtige kant maar ik begrijp de zorg althans die ik zelf heb, volgens mij die velen van u ook hebben en die de provincie ook heeft en die trouwens ook potentiële fusiepartners zullen hebben want die kijken mee. Meer kan ik er niet over zeggen. Ja, mevrouw Wind. Ja, natuurlijk mag u.</w:t>
      </w:r>
    </w:p>
    <w:p w14:paraId="4E43798C" w14:textId="77777777" w:rsidR="00347AD3" w:rsidRDefault="00347AD3" w:rsidP="00347AD3">
      <w:r w:rsidRPr="008C5398">
        <w:rPr>
          <w:u w:val="single"/>
        </w:rPr>
        <w:t>Mevrouw Wind</w:t>
      </w:r>
      <w:r>
        <w:t>: Ik vind het een buitengewoon inhoudelijke waarschuwing die u doet. Het staat u vrij maar het staat ons denk ik ook vrij om naar eer en geweten besluiten te nemen. En natuurlijk …</w:t>
      </w:r>
    </w:p>
    <w:p w14:paraId="0D9AC941" w14:textId="77777777" w:rsidR="00347AD3" w:rsidRDefault="00347AD3" w:rsidP="00347AD3">
      <w:r>
        <w:rPr>
          <w:u w:val="single"/>
        </w:rPr>
        <w:t>De voorzitter</w:t>
      </w:r>
      <w:r w:rsidRPr="009F752D">
        <w:t>:</w:t>
      </w:r>
      <w:r>
        <w:t xml:space="preserve"> Wij zijn het daarover eens.</w:t>
      </w:r>
    </w:p>
    <w:p w14:paraId="06276A7B" w14:textId="77777777" w:rsidR="00347AD3" w:rsidRDefault="00347AD3" w:rsidP="00347AD3">
      <w:r>
        <w:rPr>
          <w:u w:val="single"/>
        </w:rPr>
        <w:t>Mevrouw Wind</w:t>
      </w:r>
      <w:r w:rsidRPr="009F752D">
        <w:t>:</w:t>
      </w:r>
      <w:r>
        <w:t xml:space="preserve"> Ja, maar dat wou ik net zeggen en we zijn het daar gelukkig over eens. Dank u wel. </w:t>
      </w:r>
    </w:p>
    <w:p w14:paraId="312C9613" w14:textId="77777777" w:rsidR="00347AD3" w:rsidRDefault="00347AD3" w:rsidP="00347AD3">
      <w:r>
        <w:rPr>
          <w:u w:val="single"/>
        </w:rPr>
        <w:lastRenderedPageBreak/>
        <w:t>De voorzitter</w:t>
      </w:r>
      <w:r w:rsidRPr="009F752D">
        <w:t>:</w:t>
      </w:r>
      <w:r>
        <w:t xml:space="preserve"> Ja, u besluit, maar het zou gek zijn als ik vanuit ook datgene wat ik als waarnemer moet doen denk: er is iets wat ik u moet meegeven, dat ik het niet zou doen. Maar u stemt straks, ik heb hier geen stem, hoort ook zo. Er zijn er negentien die straks beslissen wat er gaat gebeuren. Het is goed dat we open communiceren over hoe dingen worden gedacht, punt.</w:t>
      </w:r>
    </w:p>
    <w:p w14:paraId="168622E2" w14:textId="77777777" w:rsidR="00347AD3" w:rsidRDefault="00347AD3" w:rsidP="00347AD3">
      <w:r>
        <w:rPr>
          <w:u w:val="single"/>
        </w:rPr>
        <w:t>Mevrouw Wind</w:t>
      </w:r>
      <w:r w:rsidRPr="009F752D">
        <w:t>:</w:t>
      </w:r>
      <w:r>
        <w:t xml:space="preserve"> Maar toch voorzitter, waarom ik het toch nog een opmerking over wil maken. U geeft een waarschuwing zo van: straks zitten we bij het minste of geringste weer met een probleem. En ik neem het echt serieus en ik ben dit niet met u eens, maar prima dat u het zegt, dat waardeer ik wel heel erg dus klaar wat dat betreft. Maar er zitten veel dingen in deze begroting waar we op basis van ervaringen hele goede argumenten hebben om andere besluiten te nemen. En dat geldt, u noemt de ozb, ik snap hem, maar dat geldt ook voor de manier waarop we omgaan met het sluitend maken van begrotingen, met plannen, ja, waarvan je misschien zelfs bepaalde naïviteit moet hebben om te denken dat het wel goedkomt. En dat hele pakket van afwegingen dat verdeelt ons. Dat is niet erg. Dat is een nadeel, nou nadeel, dat is een kenmerk van de democratie maar laten we wel alle ruimte geven. En ik heb gezegd: ook wij willen graag van het toezicht af maar het kan niet zo zijn dat omdat we graag van het toezicht af willen we besluiten nemen die wij niet uitlegbaar vinden. Dank.</w:t>
      </w:r>
    </w:p>
    <w:p w14:paraId="32F4F29F" w14:textId="77777777" w:rsidR="00347AD3" w:rsidRDefault="00347AD3" w:rsidP="00347AD3">
      <w:r>
        <w:rPr>
          <w:u w:val="single"/>
        </w:rPr>
        <w:t>De voorzitter</w:t>
      </w:r>
      <w:r w:rsidRPr="009F752D">
        <w:t>:</w:t>
      </w:r>
      <w:r>
        <w:t xml:space="preserve"> U hebt, we hebben, u hebt allemaal uw eigen afweging, we hebben gezegd wat we hebben gezegd en we kijken nog steeds elkaar vriendelijk aan. Ja, de heer De Kruijff.</w:t>
      </w:r>
    </w:p>
    <w:p w14:paraId="7A0C9247" w14:textId="77777777" w:rsidR="00347AD3" w:rsidRDefault="00347AD3" w:rsidP="00347AD3">
      <w:r w:rsidRPr="00C9356E">
        <w:rPr>
          <w:u w:val="single"/>
        </w:rPr>
        <w:t>De heer De Kruijff</w:t>
      </w:r>
      <w:r>
        <w:t>: Ik zou willen, het wordt ook natuurlijk een beetje ongemakkelijk, zeker omdat de VVD hier verdeeld in staat, maar ik wil toevoegen aan mevrouw Wind dat het ook en ik hoor uw waarschuwing ook, ik heb, ik ben ook bij het gesprek met de Commissaris geweest en dit besluit valt me ook niet lichtzinnig. Dat kan ik u in ieder geval alvast wel vertellen. Maar uw waarschuwing en het debat veronderstelt ook dat als zo meteen de raad het besluit neemt in meerderheid om die ozb te verlagen met een relatief klein bedrag, zo zie ik het, uit de septembercirculaire, dat de provincie dan zegt: nee, hier gaan we zo niet mee akkoord, u blijft onder toezicht. Zo heb ik hem niet opgevat en dat zou ik toch wel graag willen benadrukken maar hetzelfde als mevrouw Wind: ik hoor uw waarschuwing en die neem ik ter harte maar ik heb die niet zo van de provincie zelf gehoord en dat wil ik toch wel even graag hier aangeven.</w:t>
      </w:r>
    </w:p>
    <w:p w14:paraId="4F54A9CC" w14:textId="77777777" w:rsidR="00347AD3" w:rsidRDefault="00347AD3" w:rsidP="00347AD3">
      <w:r>
        <w:rPr>
          <w:u w:val="single"/>
        </w:rPr>
        <w:t>De voorzitter</w:t>
      </w:r>
      <w:r w:rsidRPr="009F752D">
        <w:t>:</w:t>
      </w:r>
      <w:r>
        <w:t xml:space="preserve"> Mevrouw Wind nog en dan mevrouw Van Rijn.</w:t>
      </w:r>
    </w:p>
    <w:p w14:paraId="7E02E89F" w14:textId="77777777" w:rsidR="00347AD3" w:rsidRDefault="00347AD3" w:rsidP="00347AD3">
      <w:r>
        <w:rPr>
          <w:u w:val="single"/>
        </w:rPr>
        <w:t>Mevrouw Wind</w:t>
      </w:r>
      <w:r w:rsidRPr="009F752D">
        <w:t>:</w:t>
      </w:r>
      <w:r>
        <w:t xml:space="preserve"> Nog een opmerking, het is eigenlijk best wel een saai debat. Deze is heel spannend, vind ik. Niemand weet wat de provincie gaat doen. We gaan het wel zien, zou ik zeggen. Dank u wel.</w:t>
      </w:r>
    </w:p>
    <w:p w14:paraId="50A32315" w14:textId="77777777" w:rsidR="00347AD3" w:rsidRDefault="00347AD3" w:rsidP="00347AD3">
      <w:r w:rsidRPr="00A9490D">
        <w:rPr>
          <w:u w:val="single"/>
        </w:rPr>
        <w:t>Mevrouw Van Rijn</w:t>
      </w:r>
      <w:r>
        <w:t xml:space="preserve">: Ja voorzitter, ik wil er toch nog heel even op doorgaan en niet om nou te bepalen wie gelijk heeft maar ik heb bij de provincie gehoord dat de provincie heeft gezegd: u moet een reëel structurele begroting maken, het herstelplan of is daarin leidend, maar het budgetrecht ligt bij de raad. Nou, voor zover zijn we het daarover eens. Ik begrijp ook wat u zegt, want als we kijken naar de resultaten die we zouden moeten halen, de heer Goetheer heeft dat al eens eerder over gezegd, voor het herstelplan dat we hebben ingeleverd bij de provincie, wat is goedgekeurd om onder het toezicht uit te komen, moeten we volgend jaar 1,3 miljoen overhouden. Dat gaan we niet doen. Volgens de plannen van het college komen we op negen ton. Nou ja oké, dat is een klein verschil. Daarvan zegt het CDA: daar halen we nog drie ton vanaf ongeveer dus blijft er zes ton over. Maar wat u er niet bij vertelt is dat we de andere jaren, jaar 25, 26 en 27, het heel veel beter gaan doen en daar blijven we af, heel veel beter gaan doen dan het herstelplan. De provincie heeft gezegd: in 25 keur ik jullie plan goed als je tweeënhalf miljoen overhoudt. Volgens de begroting die nu voorligt houden we </w:t>
      </w:r>
      <w:r w:rsidRPr="00BD4138">
        <w:t xml:space="preserve">drieënhalf </w:t>
      </w:r>
      <w:r>
        <w:t xml:space="preserve">miljoen over. In 26 zou het resultaat twee ton zijn, dat wordt negen ton en in 27 drie ton en dat wordt 1,8 miljoen. Dus u zegt er mag er niks van afhalen want dat vindt de provincie niet goed en ik </w:t>
      </w:r>
      <w:r>
        <w:lastRenderedPageBreak/>
        <w:t>begrijp het, maar de andere kant is wel en dat heeft u niet benoemd, dat we de andere drie jaar ontzettend veel beter en dan ga ik even kijken naar het college, met dank denk ik dan aan dit college, gaan doen dan dit herstelplan. Dus die redenatie, dan zou ik zeggen als de provincie akkoord is met die tweeënhalf miljoen, laten we dan die miljoen voor volgend jaar aan dingen uitgeven. Die redenatie is niet fair, voorzitter. En daarom kan het echt makkelijk.</w:t>
      </w:r>
    </w:p>
    <w:p w14:paraId="1D85B845" w14:textId="77777777" w:rsidR="00347AD3" w:rsidRDefault="00347AD3" w:rsidP="00347AD3">
      <w:r w:rsidRPr="008B2DEC">
        <w:rPr>
          <w:u w:val="single"/>
        </w:rPr>
        <w:t>De voorzitter</w:t>
      </w:r>
      <w:r>
        <w:t>: Ik heb een bepaalde waarschuwing gegeven over een bepaald onderwerp, punt. En dan kunnen we allemaal redeneren en u beslist, punt. De heer Roosenschoon.</w:t>
      </w:r>
    </w:p>
    <w:p w14:paraId="2DFAE82A" w14:textId="77777777" w:rsidR="00347AD3" w:rsidRDefault="00347AD3" w:rsidP="00347AD3">
      <w:r w:rsidRPr="0023175F">
        <w:rPr>
          <w:u w:val="single"/>
        </w:rPr>
        <w:t>De heer Roosenschoon</w:t>
      </w:r>
      <w:r>
        <w:t xml:space="preserve">: Ja voorzitter, mevrouw Rademaker van de Lokale Partij had gezegd bij haar betoog dat de basis is op orde. Dat is uiteraard niet het geval, de basis is niet op orde. De basis is niet op orde want wat op orde is zijn zo langzamerhand de bekendheid van de financiële gegevens, die zijn op orde. Het financieel herstelplan is op orde. Het meerjaren begroting is op orde. De organisatie nog niet, dienstverlening nog niet, dat is allemaal onderdeel van dat de basis op orde moet zijn. Daar moeten we nog steeds aan werken. Daarom hebben we ook nog steeds investering nodig in de organisatie, die organisaties hebben we nodig juist om verder te komen en om klaar te komen en klaar te blijven ten opzichte van onze fusiekansen en onze fusietoekomst. Dat heb ik ook eerder gezegd, we moeten gewoon doen alsof we zelfstandig zijn en niet gaan afschalen op dit ogenblik op de capaciteit van onze organisatie. Dus dat wou ik eventjes als begin naar voren brengen. We staan in principe positief tegenover deze begroting, dat had ik ook in de algemene beschouwing al gezegd. Sorry, maar ik word steeds meer schor vanavond dus neem me niet kwalijk wat dat betreft. Dus ik ga het ook niet lang maken, ik wil eigenlijk direct doorgaan naar de verschillende amendementen en moties. Ik wil eventjes van tevoren nog even hebben over de ozb. Ik heb het voor vanwege dit ook niet direct gezegd de vorige, in de vorige interrupties. Er zit een amendement en een motie, ze zijn geen van beiden echt perfect op dit ogenblik want ze gaan uit zonder kennis te nemen van de brief van gisteravond. Dus ik wil straks wel eventjes een schorsing hebben om te kijken of we tot een gemeenschappelijk standpunt kunnen komen over deze temporisering van de ozb. Dan nu de amendementen en de moties. De waardering voor de mantelzorgers evenals de lastenstijging van de minima zullen wij uiteraard steunen. De twee moties over het IHP zullen wij niet steunen. Dorpenbeleid, het dorpenbeleid en dat vind ik ook een van de constanten van de amendementen en de moties, het gaat over twee aspecten, het gaat niet eens over wat is ons dagelijks leven, onze dagelijkse interesse en dat dagelijkse bedoel ik ook, laten we zeggen, volgend jaar. We hebben het ook over voorbereiding voor het fusietraject. En dan heb ik het, ja, dan kom ik op dorpenbeleid. We hebben al gezien ook bij de bijeenkomst vorige week of begin deze week beter gezegd en bij de informatieavonden van de inwoners dat heel veel aandacht wordt besteed aan de zelfstandigheid en de authenticiteit van de dorpen, van het zeker in mate van zelf kunnen organiseren van activiteiten binnen dorpen in de algemene ruimte, in organisatie van evenementen en dergelijke. Dat betekent dat wat wij nu hebben als dorpenbeleid daar een soort van embryo van is. Het werkt goed, maar het is niet volgroeid, lange na niet. Dus wij moeten zorgen dat we met het oog op de fusie, laten we zeggen de dorpenstructuur en het kernenbeleid versterken, zodat we het kunnen inbrengen en waarborgen op het moment van een fusie. Daarom denk ik dat de motie van dorpenbeleid bijzonder ter zake is en ik zal uiteraard ook steunen. Reserve recreatie en toerisme. Ja, het is natuurlijk een beetje heikel punt op het ogenblik met deze ontwikkeling ten opzichte van de sector. Aan de ene kant is het een symbool, laten we zeggen, goed, we denken echt wel aan jullie. Maar aan de andere kant, ja, is het niet belangrijker om toch in te zetten op overleg met de sector en het college. Dus ik twijfel nog eventjes daarover en misschien dat de heer Goetheer me nog over de streep kan trekken. Sportbeleid activering is hetzelfde, het is al gezegd het is overbodig. Graag ook daarover van mijn rechterbuurman een nadere aanvulling. Middenweg, dat vind ik een lastige. Ik begrijp volledig de argumentatie van de wethouder. Het is eigenlijk net zo'n beetje als we het hebben over vervanging van riolering of samenhang met een weg. </w:t>
      </w:r>
      <w:r>
        <w:lastRenderedPageBreak/>
        <w:t>Als je ergens de mogelijkheid hebt om een onderdeel van algemene ruimte te verbeteren en te herzien, neem dan ook mee wat daar direct mee samenhangt, anders is het een soort van kapitaalvernietiging van de helft van het werk en dat wil je ook niet. Het is heel veel geld. Het is inderdaad iets wat van A naar B gaat, maar niet van min A naar plus B, dat is een beetje het probleem. Aan de andere kant, je moet inderdaad ergens beginnen. En als je iets te veel hebt liggen is het altijd beter dan als je iets te weinig hebt liggen. Wat dat betreft denk ik dat we dit amendement niet zullen steunen. Organisatieherstelplan, ik begrijp het amendement, want inderdaad organisatieplan vind ik zelf bijzonder leeg. Wat ik verwacht is inderdaad een goed ‘</w:t>
      </w:r>
      <w:r w:rsidRPr="00434951">
        <w:rPr>
          <w:highlight w:val="yellow"/>
        </w:rPr>
        <w:t>…</w:t>
      </w:r>
      <w:r>
        <w:t xml:space="preserve">’, een goed uitleg van wat zijn de knelpunten, hoe gaan we dat verbeteren, waar gaan we investeren, welke sector gaan we versterken en welke niet? Dus ik zal tegen dit amendement stemmen maar tegelijkertijd wel met de vraag aan het college en aan het ambtelijk apparaat om zo snel mogelijk met een nadere duiding te komen van het organisatieherstelplan wat op dit ogenblik nog niet voldoet. Rust in het sociaal domein, nee, dat gaan wij niet steunen. Nee nee nee, dat gaan we niet steunen, sorry. U zult begrijpen dat ik de moties van D66 zal steunen. Dat scheelt weer tijd. Met dien verstande uiteraard dat als ik gezegd hebt een van de moties waarschijnlijk zal worden ingetrokken of vervangen in samenhang met het amendement over de ozb. Ja, er zijn een aantal moties die het niet zullen halen, trek ik ze terug of niet? Een handje in de lucht is ook geen probleem. Dan hebben we het over de toeristenbelasting, ik denk dat dat een goed signaal is dus dat die motie zullen we steunen. Wonen op recreatieparken, kijk, dit is een vraag die al zeker tien vijftien jaar gesteld wordt, die regelmatig naar voren komt. De ene zegt de ene kant is het mogelijk, de andere keer het niet. Er is altijd het argument van het gaat ten koste van het recreatieve aanbod. Er is ook gezegd dat als een recreatiewoning wordt omgezet in hoofdwoning, dat er een storting noodzakelijk is in de reserve recreatie en toerisme dus het versterkt wel de financiën daarvan. Het is ook niet overal mogelijk, maar waarom zou het geweigerd worden als het in feite al een bestaande situatie is? Het gaat in feite ook om legalisering van de situatie. En als het ten goede komt aan het woningaanbod, dan waarom niet? Dus het onderzoek daarvan zullen wij steunen. De motie van CDA, PvdA-GroenLinks voor het bouwen zullen wij natuurlijk steunen en ik wacht met vertrouwen tegemoet wat er aan resultaten uit gaat komen want het geeft ook wel een hele grote investering. En dan hebben we het mobiliteitsplan is fijn maar doet te veel pijn. Het mobiliteitsplan was ideaal op het moment dat ervoor visie was en dat die visie zich zou vertalen in onafhankelijke projecten en waar we het een jaar of drie vier geleden ook hebben gehad. We hebben nu in feite een mobiliteitsplan maar tegelijkertijd ook een lange termijn investeringsplan is. We zullen deze motie niet steunen, want we zijn van mening dat dit mobiliteitsplan absoluut noodzakelijk is en ook dit mobiliteitsplan is hier onderdeel van wat we moeten waarborgen voor ons fusietraject. En motie M-13 zullen we uiteraard steunen. Om even terug te komen op het gemeentehuis, u had gezegd mevrouw Van Rijn, dat moet je in eigen handen houden niet in handen geven van een ontwikkelaar. Een ontwikkelaar is een marktpartij, die is uit op winst, dat is logisch. We hebben vaak gezegd de laatste jaren als er een probleem was en met name bijvoorbeeld kijk naar de </w:t>
      </w:r>
      <w:r w:rsidRPr="00E54BDF">
        <w:t>Porseleinhaven</w:t>
      </w:r>
      <w:r>
        <w:t>: de gemeente is geen ontwikkelaar. Wij hebben daar niet de structuur toe, wij hebben daar niet de capaciteit toe om als ontwikkelaar op te treden. Dat moet je uit handen geven. En het is helemaal niet erg als een marktpartij winst maakt op wat hij investeert. Dus dat wil ik eventjes zeggen over het gemeentehuis. Of dat nou via sale en leaseback zou kunnen of een normale verkoop, dat vind ik even afzijdig.</w:t>
      </w:r>
    </w:p>
    <w:p w14:paraId="0DA95679" w14:textId="77777777" w:rsidR="00347AD3" w:rsidRDefault="00347AD3" w:rsidP="00347AD3">
      <w:r>
        <w:rPr>
          <w:u w:val="single"/>
        </w:rPr>
        <w:t>De voorzitter</w:t>
      </w:r>
      <w:r w:rsidRPr="009A1BDC">
        <w:t>:</w:t>
      </w:r>
      <w:r>
        <w:t xml:space="preserve"> Mevrouw Van Rijn.</w:t>
      </w:r>
    </w:p>
    <w:p w14:paraId="346710D0" w14:textId="77777777" w:rsidR="00347AD3" w:rsidRDefault="00347AD3" w:rsidP="00347AD3">
      <w:r w:rsidRPr="00A9490D">
        <w:rPr>
          <w:u w:val="single"/>
        </w:rPr>
        <w:t>Mevrouw Van Rijn</w:t>
      </w:r>
      <w:r>
        <w:t xml:space="preserve">: Ja voorzitter, dank u wel. Ik begrijp wat de heer Roosenschoon zegt. We hebben niet de beste ervaringen als we zelf projectontwikkelaar zijn of grondexploitaties gaan starten, dat is ook niet de intentie van dit plan. Wat wij bedoeld hebben te zeggen dat je niet je gemeentehuis moet verkopen en een ontwikkelaar daar heel veel aan moet laat verdienen. Je moet slagkracht zoeken, eventueel in een grotere gemeente, maar je moet zorgen dat je de vergunning omzet, dat dat geregeld is en op dat moment verkoop je </w:t>
      </w:r>
      <w:r>
        <w:lastRenderedPageBreak/>
        <w:t>je bouwopgave. Dus iemand verdient aan de bouw maar je bent zelf hebt veel meer inkomsten. Maar dat is misschien de techniek erachter, we gaan niet allerlei Grexen opstarten en zelf voor ontwikkelaar spelen, dat u dat weet.</w:t>
      </w:r>
    </w:p>
    <w:p w14:paraId="70FCBF85" w14:textId="77777777" w:rsidR="00347AD3" w:rsidRDefault="00347AD3" w:rsidP="00347AD3">
      <w:r w:rsidRPr="0023175F">
        <w:rPr>
          <w:u w:val="single"/>
        </w:rPr>
        <w:t>De heer</w:t>
      </w:r>
      <w:r>
        <w:rPr>
          <w:u w:val="single"/>
        </w:rPr>
        <w:t xml:space="preserve"> Roosenschoon</w:t>
      </w:r>
      <w:r>
        <w:t>: Dat is in ieder geval heel geruststellend, want dat zou weer zorgen voor een extra gat en we kunnen niet met een gat aankomen bij onze fusiepartner.</w:t>
      </w:r>
    </w:p>
    <w:p w14:paraId="2B4C47DB" w14:textId="77777777" w:rsidR="00347AD3" w:rsidRDefault="00347AD3" w:rsidP="00347AD3">
      <w:r>
        <w:rPr>
          <w:u w:val="single"/>
        </w:rPr>
        <w:t>De voorzitter</w:t>
      </w:r>
      <w:r w:rsidRPr="009A1BDC">
        <w:t>:</w:t>
      </w:r>
      <w:r>
        <w:t xml:space="preserve"> Dat was het.</w:t>
      </w:r>
      <w:r w:rsidRPr="009A1BDC">
        <w:t xml:space="preserve"> </w:t>
      </w:r>
      <w:r>
        <w:t>Ja, dank u wel. Dan mevrouw Kaper, ChristenUnie.</w:t>
      </w:r>
    </w:p>
    <w:p w14:paraId="286D5DD3" w14:textId="77777777" w:rsidR="00347AD3" w:rsidRDefault="00347AD3" w:rsidP="00347AD3">
      <w:r w:rsidRPr="004229F3">
        <w:rPr>
          <w:u w:val="single"/>
        </w:rPr>
        <w:t>Mevrouw Kaper</w:t>
      </w:r>
      <w:r>
        <w:t>: Dank u wel voorzitter. Ik hoop kaas te maken van al het gekriebel bij elke motie en amendement, maar het gaat vast lukken. Ik ga niet elk amendement en motie langs, maar vooral die waar wij voor zijn of waar we nog vragen over hebben. En ik begin bij, kijk, daar gaan we al, even kijken. Ja, het dorpenbeleid van Groep Goetheer, daar heb ik toch nog wel een vraag over. De wethouder geeft aan dat er in principe voldoende begroot is voor dorpenbeleid en om dat door te zetten, u zou daar honderdduizend aan toe willen voegen. Ik vroeg mij af, ik las het niet in het amendement, heeft u daar ook een soort specificatie van waar dat voor gebruikt zou kunnen worden? Want ik begrijp van de wethouder dat daar dus voldoende voor is momenteel of is het gewoon een soort extra impuls wat u wilt geven?</w:t>
      </w:r>
    </w:p>
    <w:p w14:paraId="06B52326" w14:textId="77777777" w:rsidR="00347AD3" w:rsidRDefault="00347AD3" w:rsidP="00347AD3">
      <w:r>
        <w:rPr>
          <w:u w:val="single"/>
        </w:rPr>
        <w:t>De voorzitter</w:t>
      </w:r>
      <w:r w:rsidRPr="009A1BDC">
        <w:t>:</w:t>
      </w:r>
      <w:r>
        <w:t xml:space="preserve"> Ja, mijnheer Goetheer.</w:t>
      </w:r>
    </w:p>
    <w:p w14:paraId="6E1224D2" w14:textId="77777777" w:rsidR="00347AD3" w:rsidRDefault="00347AD3" w:rsidP="00347AD3">
      <w:r w:rsidRPr="00A9490D">
        <w:rPr>
          <w:u w:val="single"/>
        </w:rPr>
        <w:t>De heer Goetheer</w:t>
      </w:r>
      <w:r>
        <w:t>: Dank u wel voorzitter. Nee, het is zeker een extra impuls. Verhogen van onze ambitie voor dorpenbeleid, zeker wanneer we kijken ook onlangs natuurlijk al eens wat gehad over de uitgangspunten, wat zijn nou de dingen die wij echt mee willen geven en die nog beter willen verankeren in onze dorpen en in onze samenleving? En ik denk dat een extra investering in ons dorpenbeleid daarbij kan helpen richting de toekomst. En voor de verdere uitwerking van de plannen kijk ik graag naar het college.</w:t>
      </w:r>
    </w:p>
    <w:p w14:paraId="491B7916" w14:textId="77777777" w:rsidR="00347AD3" w:rsidRDefault="00347AD3" w:rsidP="00347AD3">
      <w:r>
        <w:rPr>
          <w:u w:val="single"/>
        </w:rPr>
        <w:t>De voorzitter</w:t>
      </w:r>
      <w:r w:rsidRPr="009A1BDC">
        <w:t>:</w:t>
      </w:r>
      <w:r>
        <w:t xml:space="preserve"> Vraag van mevrouw Rademaker.</w:t>
      </w:r>
    </w:p>
    <w:p w14:paraId="3E0110F1" w14:textId="77777777" w:rsidR="00347AD3" w:rsidRDefault="00347AD3" w:rsidP="00347AD3">
      <w:r w:rsidRPr="003B06BE">
        <w:rPr>
          <w:u w:val="single"/>
        </w:rPr>
        <w:t>Mevrouw Rademaker</w:t>
      </w:r>
      <w:r>
        <w:t>: Ja, even voor mijnheer Goetheer, maar welke impuls heeft het dorpenbeleid dan nodig waarvoor wij nu honderdduizend euro vrij moeten spelen?</w:t>
      </w:r>
    </w:p>
    <w:p w14:paraId="49F3C01F" w14:textId="77777777" w:rsidR="00347AD3" w:rsidRDefault="00347AD3" w:rsidP="00347AD3">
      <w:r w:rsidRPr="00A9490D">
        <w:rPr>
          <w:u w:val="single"/>
        </w:rPr>
        <w:t>De heer Goetheer</w:t>
      </w:r>
      <w:r>
        <w:t>: Nou, als ik één ding bijvoorbeeld zou kunnen noemen, het icoon van Loosdrecht, iets zeg maar wat daarin georganiseerd wordt. Het verder ondersteunen van verenigingen, een tijdje geleden of tijdje geleden nog niet zo lang geleden, toen hoorde ik een keertje mevrouw Van Rijn iets zeggen en dat zit dan net erbuiten maar ze had het over een muziekvereniging en dat ging dan over een bedrag van vierhonderd euro of achthonderd euro. Maar hoe fijn als we kunnen borgen vanuit het dorpenbeleid dat onze verenigingen, onze muziekverenigingen nog beter ondersteund worden, dat we nog meer zeg maar cohesie binnen de kernen van onze dorpen kunnen ondersteunen. En daar ben ik een beetje naar op zoek.</w:t>
      </w:r>
    </w:p>
    <w:p w14:paraId="271E458C" w14:textId="77777777" w:rsidR="00347AD3" w:rsidRDefault="00347AD3" w:rsidP="00347AD3">
      <w:r>
        <w:rPr>
          <w:u w:val="single"/>
        </w:rPr>
        <w:t>De voorzitter</w:t>
      </w:r>
      <w:r w:rsidRPr="009A1BDC">
        <w:t xml:space="preserve">: </w:t>
      </w:r>
      <w:r>
        <w:t>Mevrouw Rademaker, daarna mevrouw Van Rijn.</w:t>
      </w:r>
    </w:p>
    <w:p w14:paraId="4F5ECEFF" w14:textId="77777777" w:rsidR="00347AD3" w:rsidRDefault="00347AD3" w:rsidP="00347AD3">
      <w:r w:rsidRPr="003B06BE">
        <w:rPr>
          <w:u w:val="single"/>
        </w:rPr>
        <w:t>Mevrouw Rademaker</w:t>
      </w:r>
      <w:r>
        <w:t>: Mijn vraag is, volgens mij is het icoon van Loosdrecht iets van de Oostelijke Vechtplassen dus niet van, hoeft niet vanuit dorpenbeleid gedaan te worden. En het tweede is, heeft u signalen vanuit de dorpen ontvangen dan dat de muziekverenigingen extra gelden nodig hebben, dat verenigingen gelden missen?</w:t>
      </w:r>
    </w:p>
    <w:p w14:paraId="0337DCE4" w14:textId="77777777" w:rsidR="00347AD3" w:rsidRDefault="00347AD3" w:rsidP="00347AD3">
      <w:r w:rsidRPr="00B6453C">
        <w:rPr>
          <w:u w:val="single"/>
        </w:rPr>
        <w:lastRenderedPageBreak/>
        <w:t>De heer Goetheer</w:t>
      </w:r>
      <w:r>
        <w:t>: Gelukkig hoeven wij als gemeente het icoon van Loosdrecht sowieso niet te betalen maar wat je wel graag zou willen is dat er gewoon wat meer ondersteuning is bij dat soort dingen, zodat het niet zo lang stil blijft liggen. Nee, wat ik juist hoor is dat de inwoners heel tevreden zijn over het dorpenbeleid dus dat het juist een succes is. Dus wat je wil is het succes een verdere impuls geven. En ik laat het graag over aan de mensen die het nu al een succes hebben gemaakt, van waar zij het extra budget voor nodig voor zouden kunnen inzetten. Want dat zullen zij vast veel betere ideeën over hebben dan ik.</w:t>
      </w:r>
    </w:p>
    <w:p w14:paraId="1121B88D" w14:textId="77777777" w:rsidR="00347AD3" w:rsidRDefault="00347AD3" w:rsidP="00347AD3">
      <w:r>
        <w:rPr>
          <w:u w:val="single"/>
        </w:rPr>
        <w:t>De voorzitter</w:t>
      </w:r>
      <w:r w:rsidRPr="009A1BDC">
        <w:t>:</w:t>
      </w:r>
      <w:r>
        <w:t xml:space="preserve"> Mevrouw Van Rijn.</w:t>
      </w:r>
    </w:p>
    <w:p w14:paraId="55B1A2A9" w14:textId="77777777" w:rsidR="00347AD3" w:rsidRDefault="00347AD3" w:rsidP="00347AD3">
      <w:r w:rsidRPr="00A9490D">
        <w:rPr>
          <w:u w:val="single"/>
        </w:rPr>
        <w:t>Mevrouw Van Rijn</w:t>
      </w:r>
      <w:r>
        <w:t>: Ja voorzitter, ik wil even twee opmerkingen maken. De eerste omdat de heer Goetheer mij in een naam noemt met meer geld voor muziekverenigingen en ik ben toevallig naast raadslid interim-voorzitter van een muziekvereniging maar dat heb ik dus nooit gezegd. Het is op een andere context ter sprake gekomen over wat willen we behouden voor onze dorpen in de uitgangspunten? En toen ging het over je rijke verenigingsleven en dat ging niet over meer geld voor muziekverenigingen. En ik wil de heer Goetheer nog een, dat wil ik even noemen omdat ik dat anders een onprettige situatie vind, maar ik wil even ingaan op, ik begrijp wel wat de heer Goetheer bedoelt, alleen dat is vastgelegd in het dorpenbeleid, daar is het dorpenbeleid niet voor. Het dorpenbeleid is niet voor structurele subsidies of structurele initiatieven. Het gaat echt over impulsen voor eenmalige dingen. En heel vaak gaat het niet eens om geld, maar om het mogelijk maken dat er iets gebeurt en geld daarbij is, speelt een rol maar niet … Dus ik begrijp het wel, ik ben ook honderd procent voor het dorpenbeleid, maar ik wilde dit even rechtzetten voordat er een verkeerd beeld ontstaat.</w:t>
      </w:r>
    </w:p>
    <w:p w14:paraId="1ABA0909" w14:textId="77777777" w:rsidR="00347AD3" w:rsidRDefault="00347AD3" w:rsidP="00347AD3">
      <w:r>
        <w:rPr>
          <w:u w:val="single"/>
        </w:rPr>
        <w:t>De voorzitter</w:t>
      </w:r>
      <w:r w:rsidRPr="009A1BDC">
        <w:t>:</w:t>
      </w:r>
      <w:r>
        <w:t xml:space="preserve"> Goed dat u het doet. De heer Goetheer.</w:t>
      </w:r>
    </w:p>
    <w:p w14:paraId="6DF9575D" w14:textId="77777777" w:rsidR="00347AD3" w:rsidRDefault="00347AD3" w:rsidP="00347AD3">
      <w:r w:rsidRPr="00A9490D">
        <w:rPr>
          <w:u w:val="single"/>
        </w:rPr>
        <w:t>De heer Goetheer</w:t>
      </w:r>
      <w:r>
        <w:t>: Ja, dank u wel voorzitter. Ik wil dat dan nog verder ondersteunen. Nee, mevrouw Van Rijn zei juist: nee, een vereniging die, de mensen doen het niet of die vierhonderd euro nou achthonderd euro wordt of niet, dus dat was juist het tegenovergestelde daarvan. Dus dat daar geen onduidelijkheid over is en zeker over die impulsen, maar bijvoorbeeld met zo'n bedrag zou je een extra fte kunnen aannemen. Nou, we hebben wel redelijk veel in ons gemeentehuis. Maar uiteindelijk voorzitter …</w:t>
      </w:r>
    </w:p>
    <w:p w14:paraId="1199745D" w14:textId="77777777" w:rsidR="00347AD3" w:rsidRDefault="00347AD3" w:rsidP="00347AD3">
      <w:r>
        <w:rPr>
          <w:u w:val="single"/>
        </w:rPr>
        <w:t>Mevrouw Wind</w:t>
      </w:r>
      <w:r w:rsidRPr="001519BB">
        <w:t>:</w:t>
      </w:r>
      <w:r>
        <w:t xml:space="preserve"> Voorzitter. Mijnheer Goetheer, wat zegt hij nu toch, een extra fte?</w:t>
      </w:r>
    </w:p>
    <w:p w14:paraId="4711C4B7" w14:textId="77777777" w:rsidR="00347AD3" w:rsidRDefault="00347AD3" w:rsidP="00347AD3">
      <w:r w:rsidRPr="00A9490D">
        <w:rPr>
          <w:u w:val="single"/>
        </w:rPr>
        <w:t>De heer Goetheer</w:t>
      </w:r>
      <w:r>
        <w:t>: Nou, wat je wil … Oké, wat vaak verstandig is in mijn optiek is om successen uit te bouwen. We zijn het als raad eens dat het dorpenbeleid op dit moment een succes is en dat wordt volgens mij unaniem gedeeld. Dus hoe fijn als we dan het dorpenbeleid iets extra kunnen ondersteunen? En dat is mijn mening daarin en zakelijk gezien vaak verstanding.</w:t>
      </w:r>
    </w:p>
    <w:p w14:paraId="0FB46B69" w14:textId="77777777" w:rsidR="00347AD3" w:rsidRDefault="00347AD3" w:rsidP="00347AD3">
      <w:r>
        <w:rPr>
          <w:u w:val="single"/>
        </w:rPr>
        <w:t>De heer De Kruijff</w:t>
      </w:r>
      <w:r w:rsidRPr="00502EDE">
        <w:t>:</w:t>
      </w:r>
      <w:r>
        <w:t xml:space="preserve"> Voorzitter?</w:t>
      </w:r>
    </w:p>
    <w:p w14:paraId="17896733" w14:textId="77777777" w:rsidR="00347AD3" w:rsidRDefault="00347AD3" w:rsidP="00347AD3">
      <w:r>
        <w:rPr>
          <w:u w:val="single"/>
        </w:rPr>
        <w:t>De voorzitter</w:t>
      </w:r>
      <w:r w:rsidRPr="009A1BDC">
        <w:t>:</w:t>
      </w:r>
      <w:r>
        <w:t xml:space="preserve"> De heer De Kruijff.</w:t>
      </w:r>
    </w:p>
    <w:p w14:paraId="0D48D105" w14:textId="77777777" w:rsidR="00347AD3" w:rsidRDefault="00347AD3" w:rsidP="00347AD3">
      <w:r w:rsidRPr="00C9356E">
        <w:rPr>
          <w:u w:val="single"/>
        </w:rPr>
        <w:t>De heer De Kruijff</w:t>
      </w:r>
      <w:r>
        <w:t xml:space="preserve">: Ja, maar mijnheer Goetheer, ik ben het absoluut met u eens, het dorpenbeleid is een groot succes. Het is volgens mij notabene zelfs op de VVD en de vorige bestuursperiode is het ingebracht in het coalitieakkoord. Dus ik ben helemaal met u eens. Ik ben het helemaal met u eens. </w:t>
      </w:r>
    </w:p>
    <w:p w14:paraId="3D8756DA" w14:textId="77777777" w:rsidR="00347AD3" w:rsidRDefault="00347AD3" w:rsidP="00347AD3">
      <w:pPr>
        <w:rPr>
          <w:u w:val="single"/>
        </w:rPr>
      </w:pPr>
      <w:r>
        <w:rPr>
          <w:u w:val="single"/>
        </w:rPr>
        <w:t>Mevrouw Wind</w:t>
      </w:r>
      <w:r w:rsidRPr="00B26675">
        <w:t>: Voorzitter?</w:t>
      </w:r>
    </w:p>
    <w:p w14:paraId="0C1BBF37" w14:textId="77777777" w:rsidR="00347AD3" w:rsidRDefault="00347AD3" w:rsidP="00347AD3">
      <w:r w:rsidRPr="00B26675">
        <w:rPr>
          <w:u w:val="single"/>
        </w:rPr>
        <w:lastRenderedPageBreak/>
        <w:t>De heer De Kruijff</w:t>
      </w:r>
      <w:r>
        <w:t>: Nee, volgens mij ben ik steeds aan het woord.</w:t>
      </w:r>
    </w:p>
    <w:p w14:paraId="1F83688A" w14:textId="77777777" w:rsidR="00347AD3" w:rsidRDefault="00347AD3" w:rsidP="00347AD3">
      <w:r w:rsidRPr="008C5398">
        <w:rPr>
          <w:u w:val="single"/>
        </w:rPr>
        <w:t>Mevrouw Wind</w:t>
      </w:r>
      <w:r>
        <w:t>: Verschrikkelijk sneu als mevrouw Van Rijn dit zelf moet doen maar daarom doe ik het voor haar.</w:t>
      </w:r>
    </w:p>
    <w:p w14:paraId="0F4E3B85" w14:textId="77777777" w:rsidR="00347AD3" w:rsidRDefault="00347AD3" w:rsidP="00347AD3">
      <w:r>
        <w:rPr>
          <w:u w:val="single"/>
        </w:rPr>
        <w:t>De voorzitter</w:t>
      </w:r>
      <w:r w:rsidRPr="009A1BDC">
        <w:t xml:space="preserve">: </w:t>
      </w:r>
      <w:r>
        <w:t>Nee, maar niet door elkaar, de heer De Kruijff maakt het af, dan mevrouw Wind. Ja, mevrouw Wind.</w:t>
      </w:r>
    </w:p>
    <w:p w14:paraId="474E186F" w14:textId="77777777" w:rsidR="00347AD3" w:rsidRDefault="00347AD3" w:rsidP="00347AD3">
      <w:r>
        <w:rPr>
          <w:u w:val="single"/>
        </w:rPr>
        <w:t>De heer De Kruijff</w:t>
      </w:r>
      <w:r w:rsidRPr="00502EDE">
        <w:t>:</w:t>
      </w:r>
      <w:r>
        <w:t xml:space="preserve"> Nou ja, blijkbaar niet.</w:t>
      </w:r>
    </w:p>
    <w:p w14:paraId="1A0C403B" w14:textId="77777777" w:rsidR="00347AD3" w:rsidRDefault="00347AD3" w:rsidP="00347AD3">
      <w:r>
        <w:rPr>
          <w:u w:val="single"/>
        </w:rPr>
        <w:t>Mevrouw Wind</w:t>
      </w:r>
      <w:r w:rsidRPr="00502EDE">
        <w:t>:</w:t>
      </w:r>
      <w:r>
        <w:t xml:space="preserve"> Ja, het is zo verschrikkelijk sneu dat mevrouw Van Rijn haar eigen succes moet claimen maar ik denk wel ere wie ere toekomt in dit geval. De VVD doet ook goede dingen, andere goede dingen.</w:t>
      </w:r>
    </w:p>
    <w:p w14:paraId="6308CC1B" w14:textId="77777777" w:rsidR="00347AD3" w:rsidRDefault="00347AD3" w:rsidP="00347AD3">
      <w:r>
        <w:rPr>
          <w:u w:val="single"/>
        </w:rPr>
        <w:t>De heer De Kruijff</w:t>
      </w:r>
      <w:r w:rsidRPr="003A3F30">
        <w:t>:</w:t>
      </w:r>
      <w:r>
        <w:t xml:space="preserve"> Nou dank u wel, mevrouw Wind, als ik het nog even mag afmaken. Richting interruptie, richting de heer Goetheer, ik ben het absoluut met u eens. Dorpenbeleid is een groot succes. Alleen als het college ook al aangeeft dat we het budget wat we nu al hebben niet volledig benutten dan vraag ik me ten zeerste af of het verstandig is om investeringen te doen in beleidsterreinen waar het niet nodig is, terwijl je ook andere opties hebt. Nou, daar hebben we het net in de vergadering ook over gehad. Maar ja, dan vraag ik toch aan u of u het nog steeds wijs vindt om dan te investeren. Ik snap het, u heeft groot gelijk. Alleen de budgetten worden nu al niet benut. U wilt er nog meer geld inbrengen, is dat dan nodig?</w:t>
      </w:r>
    </w:p>
    <w:p w14:paraId="638B1C3F" w14:textId="77777777" w:rsidR="00347AD3" w:rsidRDefault="00347AD3" w:rsidP="00347AD3">
      <w:r>
        <w:rPr>
          <w:u w:val="single"/>
        </w:rPr>
        <w:t>De voorzitter</w:t>
      </w:r>
      <w:r w:rsidRPr="009A1BDC">
        <w:t>:</w:t>
      </w:r>
      <w:r>
        <w:t xml:space="preserve"> De heer Voigt nog.</w:t>
      </w:r>
    </w:p>
    <w:p w14:paraId="6AC78110" w14:textId="77777777" w:rsidR="00347AD3" w:rsidRDefault="00347AD3" w:rsidP="00347AD3">
      <w:r>
        <w:rPr>
          <w:u w:val="single"/>
        </w:rPr>
        <w:t>De heer Voigt</w:t>
      </w:r>
      <w:r w:rsidRPr="005E57AC">
        <w:t>:</w:t>
      </w:r>
      <w:r>
        <w:t xml:space="preserve"> Ja, mevrouw Kaper heeft een hele simpele vraag gesteld aan de heer Goetheer en de hele raad gaat daar vervolgens aan meedoen. Ik denk dat mevrouw Kaper genoeg informatie heeft.</w:t>
      </w:r>
    </w:p>
    <w:p w14:paraId="02AF3D66" w14:textId="77777777" w:rsidR="00347AD3" w:rsidRDefault="00347AD3" w:rsidP="00347AD3">
      <w:r>
        <w:rPr>
          <w:u w:val="single"/>
        </w:rPr>
        <w:t>De voorzitter</w:t>
      </w:r>
      <w:r w:rsidRPr="009A1BDC">
        <w:t>:</w:t>
      </w:r>
      <w:r>
        <w:t xml:space="preserve"> Is dat zo? U vervolgt.</w:t>
      </w:r>
    </w:p>
    <w:p w14:paraId="17D32BD4" w14:textId="77777777" w:rsidR="00347AD3" w:rsidRDefault="00347AD3" w:rsidP="00347AD3">
      <w:r w:rsidRPr="004229F3">
        <w:rPr>
          <w:u w:val="single"/>
        </w:rPr>
        <w:t>Mevrouw Kaper</w:t>
      </w:r>
      <w:r>
        <w:t xml:space="preserve">: Ja, sorry dat dit zo uit de hand liep. Nee, ik heb voldoende informatie. Dank u wel. Ja, de, even kijken hoor, amendement 4-12 over de ozb. Ja wij, heb ik net natuurlijk al iets over gezegd dat ik heel erg die spanning voel tussen de waarschuwing vanuit de burgemeester en richting ook het herstelplan en wat wij toch moeten laten zien ook aan de provincie en aan de andere kant, ja, wat kunnen wij doen voor onze inwoners? Ik vraag mij ook af maar die berekening zit er natuurlijk niet bij als we het gaan verlagen, zoals nu wordt voorgesteld, misschien een bedrag in plaats van een percentage, maar ik wil ook zo graag schorsen wat ook al eerder werd voorgesteld om daar toch eens nog eens met elkaar over te hebben. Dan nog denk ik: hoeveel verschilt dat op een bedrag op zo’n ozb? Wat gaan mensen daar maandelijks van merken? En wat staat er tegenover aan hoe de provincie dat interpreteert? Dat vindt, daar zit voor mij spanning in, maar we gaan het zo tijdens de schorsing nog even bespreken. Ik denk ook niet dat die berekening kan komen, maar goed, misschien kunnen de anderen mij daarin nog van informatie voorzien. Dan heb ik volgens mij de amendementen gehad waar wij in ieder geval voorstemmen of nog over in gesprek willen. Dan ga ik naar de moties. Isolatie, motie van D66, daar zullen wij voor stemmen. De werkelijke waarde recreatiepark zullen wij ook voor stemmen. Even kijken, dan in gesprek met de gedeputeerde over de wat er mogelijk is qua wonen, meer mogen wonen, zullen wij ook voorstemmen. Het onderzoek naar de permanente bewoning lijkt mij heel verstandig om daar onderzoek naar te doen, dus daar zullen wij ook voorstemmen. En bij motie 4-11 bouwen het kan, nou, fijn dat de wethouder in gesprek gaat met het CDA. Ik zag alleen een bedrag in deze motie staan van 460.000 euro en ik hoop toch niet dat het gesprek met de wethouder 460.000 euro gaat kosten. Dus ik, nog even een vraag aan mevrouw Van Rijn daarover. Er wordt daar een bedrag genoemd die daar mogelijk </w:t>
      </w:r>
      <w:r>
        <w:lastRenderedPageBreak/>
        <w:t>benut voor kan worden terwijl de toezegging die de wethouder deed was dat hij met u in gesprek wil. Dus ik vroeg me even af hoe u dat zelf nu ziet wat betreft dit bedrag.</w:t>
      </w:r>
    </w:p>
    <w:p w14:paraId="1B451938" w14:textId="77777777" w:rsidR="00347AD3" w:rsidRDefault="00347AD3" w:rsidP="00347AD3">
      <w:r>
        <w:rPr>
          <w:u w:val="single"/>
        </w:rPr>
        <w:t>De voorzitter</w:t>
      </w:r>
      <w:r w:rsidRPr="009A1BDC">
        <w:t>:</w:t>
      </w:r>
      <w:r>
        <w:t xml:space="preserve"> Ja, mevrouw Van Rijn.</w:t>
      </w:r>
    </w:p>
    <w:p w14:paraId="44E54279" w14:textId="77777777" w:rsidR="00347AD3" w:rsidRDefault="00347AD3" w:rsidP="00347AD3">
      <w:r w:rsidRPr="00A9490D">
        <w:rPr>
          <w:u w:val="single"/>
        </w:rPr>
        <w:t>Mevrouw Van Rijn</w:t>
      </w:r>
      <w:r>
        <w:t>: Ja, dank u wel voorzitter. Het bedrag wat er staat is wat er in de pot reserve stimulering volkshuisvesting zit. Het gaat ons niet ver genoeg en dat staat ook niet in deze motie dat de wethouder met het CDA in gesprek gaat. Kijk, daar begint het mee, we kunnen die plannen uitleggen maar er is geen gemeenteraad en dat zou ik het college ook niet adviseren, die honderd procent op mijn bruine ogen moet vertrouwen en zegt: dit gaan we bouwen. Dus het gaat erom dat er een onafhankelijk onderzoek komt, dan heb ik het niet gelijk al over de bodem en alle vleermuizen, maar een onderzoek om te kijken wat de haalbaarheid is van deze plannen. Ik kan me heel goed voorstellen dat het college dat niet alleen met het CDA doet. Ik denk ook dat dat beter is dat wij het uitleggen en dat het college daarna zelf aan de slag gaat. En daar is een bedrag voor nodig en dat willen we graag uit deze reserve volkshuisvesting halen. En laat ik het even aan het college welke vorm van onderzoek zij daar dan in … Misschien kunnen onze ambtenaren dat zelf, misschien niet, maar ik heb dat bedrag genoemd omdat dit erin zit.</w:t>
      </w:r>
    </w:p>
    <w:p w14:paraId="2A340096" w14:textId="77777777" w:rsidR="00347AD3" w:rsidRDefault="00347AD3" w:rsidP="00347AD3">
      <w:r w:rsidRPr="004229F3">
        <w:rPr>
          <w:u w:val="single"/>
        </w:rPr>
        <w:t>Mevrouw Kaper</w:t>
      </w:r>
      <w:r>
        <w:t>: Nou, dan is het helder, stemmen wij ook voor deze motie. Even kijken, volgens mij ben ik er dan door want ik zie nu weer mijn lijstje amendementen maar die had ik al gehad. Dank u wel.</w:t>
      </w:r>
    </w:p>
    <w:p w14:paraId="28075229" w14:textId="77777777" w:rsidR="00347AD3" w:rsidRDefault="00347AD3" w:rsidP="00347AD3">
      <w:r>
        <w:rPr>
          <w:u w:val="single"/>
        </w:rPr>
        <w:t>De voorzitter</w:t>
      </w:r>
      <w:r w:rsidRPr="009A1BDC">
        <w:t>:</w:t>
      </w:r>
      <w:r>
        <w:t xml:space="preserve"> Dank u wel. Dan de heer Goetheer.</w:t>
      </w:r>
    </w:p>
    <w:p w14:paraId="3BE7B64D" w14:textId="77777777" w:rsidR="00347AD3" w:rsidRDefault="00347AD3" w:rsidP="00347AD3">
      <w:r w:rsidRPr="00A9490D">
        <w:rPr>
          <w:u w:val="single"/>
        </w:rPr>
        <w:t>De heer Goetheer</w:t>
      </w:r>
      <w:r>
        <w:t xml:space="preserve">: Dank u wel voorzitter. Ik heb nog bijna twintig minuten over. Ik zal u niet, ik zal die niet helemaal gaan gebruiken. Laat ik beginnen met, ik ga voor best veel dingen voorstemmen vanavond en dat vind ik ook wel eens bijzonder. Ik ga zeker niet de amendementen en moties allemaal langslopen die ik voor ga stemmen of tegen zeg maar daarin. Ik ga zo meteen in de schorsing nog proberen het maximale eruit te halen en dan zullen we het uiteindelijk het resultaat wel zien. Maar ik zal de begroting wel gewoon steunen daarin. Het zijn drie pijlers die er waren die we dit jaar ook gezamenlijk voor mijn gevoel aangegaan zijn. En dat is het organisatieherstelplan, de toekomstvisie en het financieel herstelplan. En vanavond met de begroting moeten we daarin de volgende stap zetten. Betekent dat dan dat we als raad helemaal niks meer kunnen, dat we zeg maar het college gewoon blindelings moeten volgen in de voorstellen die zij gedaan hebben? Nee, zeker niet. En daar zit echt een, vanuit mijn bezien een fundamenteel verschil met het college daarin dat ik eigenlijk had verwacht: oké, als die 1.3 miljoen positief noodzakelijk was geweest voor het financieel herstelplan vanuit het financieel herstelplan, dan vind ik het heel gek dat we nu eigenlijk een begroting voor hebben liggen die daar niet eens bij in de buurt komt. Dus daaruit concludeer ik dat … Er zullen genoeg gesprekken geweest zijn tussen de provincie en het college. Nou, daar zijn ook zelfs bepaalde opmerkingen over gemaakt waarvan ik dacht van oké, ik weet niet helemaal wat ik daarvan moet vinden. En dan, maar uiteindelijk is de oorspronkelijke begroting is echt wel getoetst en heeft voldaan en dan betekent het dat er een septembercirculaire en dan kan er gezegd worden: nou, een schot voor de boeg. Nou, ik denk de hele begroting is een schot voor de boeg want alles is voor volgend jaar dus dat vond ik een opmerking die dan alleen uit de uitgavenkant voor bepaalde punten benoemd werd terwijl het echt voor de hele begroting geldt: we moeten het allemaal nog maar zien. Dit jaar rekening resultaat tweeënhalf miljoen. Maar dan is wel de vraag van of nu al voorzien positiever, maar dan is wel de vraag: wat vinden wij verantwoord? En uit de septembercirculaire komt een bedrag van 3,242 miljoen daarin. Dus dan ga je kijken naar wat is nou mogelijk? En voor onze inwoners, wat hebben ze dit jaar voor de kiezen gekregen zeg. Een fusie, wij hebben allemaal maar wij worden wel continu daarin meegenomen, lastenverzwaringen die de pan uitreizen, recreatieondernemers die ook geconfronteerd worden met gigantische verhogingen terwijl onze ondernemers </w:t>
      </w:r>
      <w:r>
        <w:lastRenderedPageBreak/>
        <w:t>zeg maar, wij hebben covid jaar gehad, noem allemaal maar op zeg, we vergeten het ook wel allemaal snel waarom inwoners en ondernemers mee te maken hebben gehad in de afgelopen jaren, of niet. Weet je, voordat iedereen daarop gaat interrumperen, zo bedoel ik hem niet. Maar ja, oké. Dan vind ik het persoonlijk verantwoord om te kijken: welk bedrag kunnen we daar nou van uitgeven, van die 3,2 miljoen die er binnenkomt in de komende vier jaar waar geen rekening gehouden mee was. En dan denk ik: als we minder dan een derde daarvan ten goede nu direct laten komen als ombuiging aan onze inwoners, ondernemers en daar ben ik naar op zoek gegaan. En daaruit, ik zei eerder vanavond al een keertje: misschien ben ik toch iets linkser dan dat ik eigenlijk van mezelf dacht. Om, nou, omdat ik kies voor investeren. Ik kies niet voor een lastenverlaging voor die niet helemaal evenwichtig verdeeld wordt, zeg maar, ik snap ozb merendeel huisbezitters dus het is een hele goede en makkelijke om het te doen. Maar ik ben gaan kijken naar: nou, wat zijn onze parels, wat zijn de belangrijke dingen in onze gemeente die we ook kunnen gebruiken richting de toekomstige fusie en de nieuwe gemeente? En zo ben ik tot een palet gekomen die je echt wel in samenhang met elkaar moet zien. Je moet niet zien alleen een klein bedrag voor extra inburgering maar ik denk: nou weet je, we hebben een taakstelling met Oekraïners, het azc dit jaar gehad. Nou, we hebben ons er allemaal wat meer in verdiept en dan weten we echt wel dat het niet de leukste situatie is die je maar kan voorstellen als je een asielzoeker bent of een statushouder. Laten we eens kijken naar wat kunnen we daar nou extra in doen? En zo ben ik gaan kijken naar: hoe kom ik tot een bepaald palet en dat zijn de amendementen die ik heb ingediend.</w:t>
      </w:r>
    </w:p>
    <w:p w14:paraId="434985C8" w14:textId="77777777" w:rsidR="00347AD3" w:rsidRDefault="00347AD3" w:rsidP="00347AD3">
      <w:r>
        <w:rPr>
          <w:u w:val="single"/>
        </w:rPr>
        <w:t>De heer De Kruijff</w:t>
      </w:r>
      <w:r w:rsidRPr="00965E1B">
        <w:t>:</w:t>
      </w:r>
      <w:r>
        <w:t xml:space="preserve"> Voorzitter?</w:t>
      </w:r>
    </w:p>
    <w:p w14:paraId="769E3361" w14:textId="77777777" w:rsidR="00347AD3" w:rsidRDefault="00347AD3" w:rsidP="00347AD3">
      <w:r>
        <w:rPr>
          <w:u w:val="single"/>
        </w:rPr>
        <w:t>De voorzitter</w:t>
      </w:r>
      <w:r w:rsidRPr="009A1BDC">
        <w:t>:</w:t>
      </w:r>
      <w:r>
        <w:t xml:space="preserve"> De heer De Kruijff.</w:t>
      </w:r>
    </w:p>
    <w:p w14:paraId="2E25F565" w14:textId="77777777" w:rsidR="00347AD3" w:rsidRDefault="00347AD3" w:rsidP="00347AD3">
      <w:r w:rsidRPr="00C9356E">
        <w:rPr>
          <w:u w:val="single"/>
        </w:rPr>
        <w:t>De heer De Kruijff</w:t>
      </w:r>
      <w:r>
        <w:t>: Mijnheer Goetheer, ik ondersteun uw oproep echt compleet, helemaal. Alleen en die vraag heb ik net ook gesteld, toen kreeg ik alleen geen antwoord omdat het een debatje werd terwijl volgens mij mevrouw Kaper bezig was met haar tweede termijn. Ik snap uw oproep helemaal, maar vindt u het dan niet logischer en eerlijker als je dan zegt: nou, een klein relatief bedrag nemen we uit die septembercirculaire maar dat laten we ten gunste komen van de mensen die ook de rekening van deze begroting betalen. Vindt u dat dan niet logischer dan nogmaals extra investeringen voorstellen op beleidsterreinen waar niet om gevraagd wordt? Maar ik steun uw oproep helemaal, absoluut.</w:t>
      </w:r>
    </w:p>
    <w:p w14:paraId="0143DF90" w14:textId="77777777" w:rsidR="00347AD3" w:rsidRDefault="00347AD3" w:rsidP="00347AD3">
      <w:r w:rsidRPr="00A9490D">
        <w:rPr>
          <w:u w:val="single"/>
        </w:rPr>
        <w:t>De heer Goetheer</w:t>
      </w:r>
      <w:r>
        <w:t>: Gelukkig maar. En ik had het ook heel gek gevonden, mijnheer De Kruijff, als u voorstander was geweest voor uitgeven in plaats van besparen, dat had ik echt misschien wel nog gekker gevonden daarin. Ik denk alleen met ook gisteren de RIB met de ozb die al verlaagd gaat worden, ik heb ook gezegd: wat zou voor mij echt verliezen zijn vanavond, dat is als en de ozb niet verlaagd wordt en we niks doen aan de investeringen. Dus ik ben ervan overtuigd dat we elkaar zo meteen nog wel ergens in gaan vinden. Maar dan kies ik echt met de focus op de toekomst van wat moeten we behouden als gemeente, waar kunnen we in investeren om ons als gemeente nog wat sterker te maken richting onze inwoners waar ze ook daadwerkelijk wat in hebben en zo ben ik tot die keuzes gekomen. Het is fijn om als laatste aan het woord te mogen zijn, dan kan je alles al gehoord hebben hierin. Ik wil jullie allen bedanken en fijne schorsing.</w:t>
      </w:r>
    </w:p>
    <w:p w14:paraId="23E44FCF" w14:textId="77777777" w:rsidR="00347AD3" w:rsidRDefault="00347AD3" w:rsidP="00347AD3">
      <w:r>
        <w:rPr>
          <w:u w:val="single"/>
        </w:rPr>
        <w:t>De voorzitter</w:t>
      </w:r>
      <w:r w:rsidRPr="009A1BDC">
        <w:t>:</w:t>
      </w:r>
      <w:r>
        <w:t xml:space="preserve"> Dan is de tweede termijn afgesloten. Dan vraag ik even aan u: hoelang hebt u nodig? Ja, dat is heel snel. Een kwartier? Ja, zullen we twintig minuten doen? Elf uur maar dan echt stipt elf uur. Ja, ik schors tot elf uur.</w:t>
      </w:r>
    </w:p>
    <w:p w14:paraId="08D69065" w14:textId="77777777" w:rsidR="00347AD3" w:rsidRDefault="00347AD3" w:rsidP="00347AD3">
      <w:pPr>
        <w:pStyle w:val="Kop2"/>
      </w:pPr>
      <w:r>
        <w:lastRenderedPageBreak/>
        <w:t>Schorsing</w:t>
      </w:r>
    </w:p>
    <w:p w14:paraId="2A6E29A7" w14:textId="77777777" w:rsidR="00347AD3" w:rsidRDefault="00347AD3" w:rsidP="00347AD3">
      <w:r>
        <w:rPr>
          <w:u w:val="single"/>
        </w:rPr>
        <w:t>De voorzitter</w:t>
      </w:r>
      <w:r w:rsidRPr="009A1BDC">
        <w:t>:</w:t>
      </w:r>
      <w:r>
        <w:t xml:space="preserve"> Ik heropen de vergadering en ik denk dat het goed is dat ik even vertel wat er is gebeurd want dat heeft mij overvallen en het heeft u net ook overvallen. We hebben op zich goed debat gehad, we zijn het niet met alles met elkaar eens maar dat is helemaal niet erg. Nadat het debat was afgesloten en ik hier nog even rustig zat kreeg ik de mededeling dat er ambtelijk contact is geweest tussen de provincie en ons ambtelijk apparaat en daar is gezegd: als jullie met de ozb dat zo doen zoals er nu amendement ligt dan zal het advies ambtelijk zijn richting de bestuurder van de provincie, althans, zo vat ik hem maar even op, maar die zeggen: dan zou de provincie ons onder toezicht houden het komend jaar. Nou, ik heb de eerste indiener dat meegedeeld en die zei: ik ga het met de anderen even delen dus u bent allemaal op de hoogte. Ik heb er ook bij gezegd: ik weet niet of dat daadwerkelijk gebeurt, is ook heel vervelend als zoiets zo laat op de avond komt. Ik weet niet of dat daadwerkelijk gebeurt, hoe dat werkt. Ik weet ook niet hoe zwaar het is om wel of niet onder provinciaal toezicht te blijven. U heeft daar meer ervaring mee dan ik. Maar ik heb u dat wel meegedeeld, ik heb even gedacht ik zeg niks, ik wil het niet onder druk zeggen maar dan op het moment dat ik het weet, kan ik de informatie u niet onthouden vind ik want dan zegt u achteraf: ja, je had het moeten zeggen. En ik vind verder eerlijk gezegd, u als raad gaat over de manier waarop u stemt, over amendementen, over het totale voorstel en over de moties. En dat is alles wat ik nog aanvullend kon zeggen. Ja, mevrouw Van Rijn.</w:t>
      </w:r>
    </w:p>
    <w:p w14:paraId="5F40BB47" w14:textId="77777777" w:rsidR="00347AD3" w:rsidRDefault="00347AD3" w:rsidP="00347AD3">
      <w:r>
        <w:rPr>
          <w:u w:val="single"/>
        </w:rPr>
        <w:t>Mevrouw Van Rijn</w:t>
      </w:r>
      <w:r w:rsidRPr="006D2536">
        <w:t>:</w:t>
      </w:r>
      <w:r>
        <w:t xml:space="preserve"> Ja voorzitter, ik zou daar toch wel wat van willen zeggen want u gaf dat inderdaad bij mij aan omdat wij met de hele oppositie bezig waren met een amendement en ik zal u eerlijk zeggen dat we daar ook uit waren om de ozb aan te passen niet volgens dit voorstel maar met vijf procent in totaal, 3,9 procent inflatie en 1.1 procent. Maakt niet uit, we hebben daar met elkaar over gesproken. Ik voel me zwaar onder druk gezet door een ambtenaar, dat noem ik dan ook maar even want het is nog een verschil of de bestuurder dat ook vindt of niet, van de provincie die hier overleg heeft. Ik hoor u nu zeggen met het vorige amendement. Dan zou ik willen voorstellen, want ik voel me echt, we wilden met de ozb, waar we met zijn allen over uit waren, voor de begroting stemmen. Nu onder druk van de provincie voel ik me verplicht om tegen de begroting te stemmen. Ik voel me echt onder druk gezet, ik vind ook dat dit een gesprek waard is met de provincie. Maar ik heb wel een vraag want blijkbaar zijn de lijntjes zo kort met de provincie, dan ben ik wel benieuwd, die twee procent was niet oké, wat vindt de provincie van het nieuwe voorstel van de gehele oppositie? Lijkt me sterk om dat nog even te vragen, dan weten we dat in elk geval zeker, want de lijntjes in het gemeentehuis zijn hier blijkbaar kort. Ik ben wel heel nieuwsgierig.</w:t>
      </w:r>
    </w:p>
    <w:p w14:paraId="515D7F8D" w14:textId="77777777" w:rsidR="00347AD3" w:rsidRDefault="00347AD3" w:rsidP="00347AD3">
      <w:r>
        <w:rPr>
          <w:u w:val="single"/>
        </w:rPr>
        <w:t>De voorzitter</w:t>
      </w:r>
      <w:r w:rsidRPr="009A1BDC">
        <w:t>:</w:t>
      </w:r>
      <w:r>
        <w:t xml:space="preserve"> De heer De Kruijff.</w:t>
      </w:r>
    </w:p>
    <w:p w14:paraId="0AF323D6" w14:textId="77777777" w:rsidR="00347AD3" w:rsidRDefault="00347AD3" w:rsidP="00347AD3">
      <w:r w:rsidRPr="00C9356E">
        <w:rPr>
          <w:u w:val="single"/>
        </w:rPr>
        <w:t>De heer De Kruijff</w:t>
      </w:r>
      <w:r>
        <w:t>: Ja, ik zou ook, ik deel echt het betoog wat mevrouw Van Rijn net hield, ik moet zeggen het doet me ook wel wat emotioneel ook, dat je inderdaad onder druk van de provincie nu zo voor het blok wordt gezet, in ieder geval door een ambtenaar van de provincie. Ik zou ook de burgemeester het verzoek willen doen en ik weet het, het is half twaalf, maar het is allemaal hartstikke ongelukkig, om ook gewoon bij Gedeputeerde Staten een bestuurlijk advies te vragen. Ik wil weten wat de status is van het verzoek wat de ambtelijke organisatie van de provincie net gedeeld heeft met het ambtelijk apparaat in ons huis. Ik wil weten wat het bestuurlijk advies daarover is en ik wil dat voor … Ja en dat zal een meerderheid ook, was een ordevoorstel, dus dat zal een meerderheid dan ook van de raad moeten goedkeuren, maar ik wil dat voorstel toch hier vanavond doen, ik wil weten wat het bestuurlijk advies is.</w:t>
      </w:r>
    </w:p>
    <w:p w14:paraId="2CB27387" w14:textId="77777777" w:rsidR="00347AD3" w:rsidRDefault="00347AD3" w:rsidP="00347AD3">
      <w:r>
        <w:rPr>
          <w:u w:val="single"/>
        </w:rPr>
        <w:t>De voorzitter</w:t>
      </w:r>
      <w:r w:rsidRPr="009A1BDC">
        <w:t xml:space="preserve">: </w:t>
      </w:r>
      <w:r>
        <w:t>Ja, mevrouw Van Rijn.</w:t>
      </w:r>
    </w:p>
    <w:p w14:paraId="5506D104" w14:textId="77777777" w:rsidR="00347AD3" w:rsidRDefault="00347AD3" w:rsidP="00347AD3">
      <w:r w:rsidRPr="00A9490D">
        <w:rPr>
          <w:u w:val="single"/>
        </w:rPr>
        <w:lastRenderedPageBreak/>
        <w:t>Mevrouw Van Rijn</w:t>
      </w:r>
      <w:r>
        <w:t>: Ja voorzitter, ik weet niet hoe we dat moeten vragen, want de provincie is geen onderdeel van deze vergadering, maar ik heb begrepen dat de provincie nogal nauw en direct meeluistert. Dus ik ga ervan uit dat de ambtenaar die dit nu hoort dat even mailt nu naar de ambtenaar hier. Ik vind eigenlijk te kinderachtig dat dat op deze manier moet, maar ik ben heel benieuwd een afvlakking van 8,9 procent, ik herhaal het dan maar even voor iemand die hier de vergaderorde bepaalt, naar vijf procent of naar zes procent. Ik ben heel benieuwd wat de provincie daarvan vindt. En ik vind het ook een beetje moeilijk, voorzitter, ik wil het u ook niet verwijten maar het is best wel bijzonder dat een provincie in een raadsvergadering via via dan ons onder druk zet en dat voelt niet goed, dat voelt echt niet goed.</w:t>
      </w:r>
    </w:p>
    <w:p w14:paraId="018D7188" w14:textId="77777777" w:rsidR="00347AD3" w:rsidRDefault="00347AD3" w:rsidP="00347AD3">
      <w:r>
        <w:rPr>
          <w:u w:val="single"/>
        </w:rPr>
        <w:t>De voorzitter</w:t>
      </w:r>
      <w:r w:rsidRPr="009A1BDC">
        <w:t>:</w:t>
      </w:r>
      <w:r>
        <w:t xml:space="preserve"> Ik begrijp het, ik bedoel ik had het liever niet willen weten en achteraf maar willen merken wat er … Ik heb u wel een waarschuwing gegeven maar het is vanuit mijn eigen gevoel en waarneming. Maar ik vind op zich als vanuit de provincie dat signaal ambtelijk wordt afgegeven vind ik het terecht dat ambtelijk dat aan mij wordt doorgegeven en ik heb even zitten denken: ik wil dit helemaal niet weten, we zien wel wat er gaat gebeuren. Maar dan had ik toch net zo goed als wij de RIB niet morgen aan u hebben gestuurd maar gister onder kook en stomend water, vond ik wel dat u dit nu zou moeten weten. Dus ik vond dit, maar eigenlijk als al die telefoontjes niet waren geweest dan waren we er achteraf mee geconfronteerd. Je kan ook achteraf altijd ook nog reparaties doen met elkaar. Maar ik ‘</w:t>
      </w:r>
      <w:r w:rsidRPr="00CD68D8">
        <w:rPr>
          <w:highlight w:val="yellow"/>
        </w:rPr>
        <w:t>…</w:t>
      </w:r>
      <w:r>
        <w:t>’, ik zie het niet zitten om nu even te zeggen we moeten de begroting de 15e indienen. Ik bedoel, ik ga nu niet meer bellen en wat dan ook ... Mevrouw Wind.</w:t>
      </w:r>
    </w:p>
    <w:p w14:paraId="2A49112D" w14:textId="77777777" w:rsidR="00347AD3" w:rsidRDefault="00347AD3" w:rsidP="00347AD3">
      <w:r w:rsidRPr="008C5398">
        <w:rPr>
          <w:u w:val="single"/>
        </w:rPr>
        <w:t>Mevrouw Wind</w:t>
      </w:r>
      <w:r>
        <w:t>: Voorzitter, ik, u moest het inderdaad met ons delen dus dank daarvoor. Ik zou zeggen: stop volgende keer wat in uw oren, maar dat meen ik niet dus dit moet toch maar zo blijven gaan. Ik begon vanmiddag mijn betoog dat de raad ging over de begroting en de provincie over het toezicht. Dat klonk heel scherp. Ik had toen niet gedacht dat ik dat zo scherp zou worden vanavond, blijkbaar is het zo. Wat mij betreft gaan we stemmen. Half twaalf, we tikken de amendementen af, we nemen een definitief besluit en we gaan aan de borrel. Is een ordevoorstel.</w:t>
      </w:r>
    </w:p>
    <w:p w14:paraId="5024A99D" w14:textId="77777777" w:rsidR="00347AD3" w:rsidRDefault="00347AD3" w:rsidP="00347AD3">
      <w:r>
        <w:rPr>
          <w:u w:val="single"/>
        </w:rPr>
        <w:t>De voorzitter</w:t>
      </w:r>
      <w:r w:rsidRPr="009A1BDC">
        <w:t>:</w:t>
      </w:r>
      <w:r>
        <w:t xml:space="preserve"> Ja, ik denk eerlijk gezegd, ik ben het wel met u, ik denk dat er op dit moment niks anders op zit maar het is wel voor een aantal mensen een denk ik een beetje een leerproces. Maar dit, ja. Ja, mevrouw Wind.</w:t>
      </w:r>
    </w:p>
    <w:p w14:paraId="298BCF34" w14:textId="77777777" w:rsidR="00347AD3" w:rsidRDefault="00347AD3" w:rsidP="00347AD3">
      <w:r>
        <w:rPr>
          <w:u w:val="single"/>
        </w:rPr>
        <w:t>Mevrouw Wind</w:t>
      </w:r>
      <w:r w:rsidRPr="00B92F8B">
        <w:t>:</w:t>
      </w:r>
      <w:r>
        <w:t xml:space="preserve"> Vindt u het erg als ik zeg dat ik denk dat u nu met name op de provincie duidt of vergis ik me nu?</w:t>
      </w:r>
    </w:p>
    <w:p w14:paraId="7398D3E8" w14:textId="77777777" w:rsidR="00347AD3" w:rsidRDefault="00347AD3" w:rsidP="00347AD3">
      <w:r>
        <w:rPr>
          <w:u w:val="single"/>
        </w:rPr>
        <w:t>De voorzitter</w:t>
      </w:r>
      <w:r w:rsidRPr="009A1BDC">
        <w:t>:</w:t>
      </w:r>
      <w:r>
        <w:t xml:space="preserve"> Nou, ik vind het zo laat zo'n bericht doorgeven vind ik inderdaad heel lastig. Dat vind ik lastig. En ik overigens, aan de andere kant als ze dat vinden, als ze het niet hadden gezegd en achteraf gezegd: we wisten die avond al dat we zo’n advies zouden geven. Dus ik vind dit heel ingewikkeld, eigenlijk hadden we dat soort scenario’s van tevoren moeten doornemen. Maar mede ook door de RIB die laat kwam, cijfers die meevallen, zijn we allemaal een beetje in onder in een idiote tijdsdruk gekomen. En dat verwijt ik niemand, dat is de realiteit. Oké, ik stel voor dat we tot besluitvorming overgaan. Ik dank u dat ondanks alle opwinding en toch lastige gevoelens dat we met elkaar toch deze avond proberen zo goed mogelijk deze dag af te ronden. We gaan eerst de amendementen. Ik ga per amendement even …</w:t>
      </w:r>
    </w:p>
    <w:p w14:paraId="49065933" w14:textId="77777777" w:rsidR="00347AD3" w:rsidRDefault="00347AD3" w:rsidP="00347AD3">
      <w:r>
        <w:rPr>
          <w:u w:val="single"/>
        </w:rPr>
        <w:t>De heer De Kruijff</w:t>
      </w:r>
      <w:r w:rsidRPr="00B92F8B">
        <w:t>:</w:t>
      </w:r>
      <w:r>
        <w:t xml:space="preserve"> Voorzitter?</w:t>
      </w:r>
    </w:p>
    <w:p w14:paraId="1398E55A" w14:textId="77777777" w:rsidR="00347AD3" w:rsidRDefault="00347AD3" w:rsidP="00347AD3">
      <w:r>
        <w:rPr>
          <w:u w:val="single"/>
        </w:rPr>
        <w:t>De voorzitter</w:t>
      </w:r>
      <w:r w:rsidRPr="009A1BDC">
        <w:t xml:space="preserve">: </w:t>
      </w:r>
      <w:r>
        <w:t>Ja?</w:t>
      </w:r>
    </w:p>
    <w:p w14:paraId="6BA36FC8" w14:textId="77777777" w:rsidR="00347AD3" w:rsidRDefault="00347AD3" w:rsidP="00347AD3">
      <w:r>
        <w:rPr>
          <w:u w:val="single"/>
        </w:rPr>
        <w:lastRenderedPageBreak/>
        <w:t>Mevrouw Van Rijn</w:t>
      </w:r>
      <w:r w:rsidRPr="00B92F8B">
        <w:t>:</w:t>
      </w:r>
      <w:r>
        <w:t xml:space="preserve"> U begrijpt dan dat wij dat amendement van die ozb dan ook niet, dus dat was denk ik wel duidelijk maar dat wil ik dan nog even gemeld hebben. Dat nieuwe amendement niet wat de griffie heeft gemaakt, maar ook dat amendement van het CDA niet. En ik doe straks een stemverklaring.</w:t>
      </w:r>
    </w:p>
    <w:p w14:paraId="78042D6F" w14:textId="77777777" w:rsidR="00347AD3" w:rsidRDefault="00347AD3" w:rsidP="00347AD3">
      <w:r>
        <w:rPr>
          <w:u w:val="single"/>
        </w:rPr>
        <w:t>De voorzitter</w:t>
      </w:r>
      <w:r w:rsidRPr="009A1BDC">
        <w:t>:</w:t>
      </w:r>
      <w:r>
        <w:t xml:space="preserve"> Dus amendement 12 wordt ingetrokken. Hij is ingetrokken en ik denk dat een aantal u eigenlijk al uw mening heeft geven. Dan gaan we over amendement 1. Ik ga ervan uit dat velen van u een stemverklaring niet nodig vinden bij elk amendement omdat u ze eigenlijk net allemaal hebt gegeven, maar u heeft het recht. Dus amendement 1 over de mantelzorgers, behoefte aan stemverklaring? Behoefte aan stemmen? Ik dacht dat er verschild werd, dus laten we maar even stemmen. Mag ik handen zien wie voor zijn? A-1, mantelzorgers. Dat zijn Dorpsbelangen, VVD, D66, ChristenUnie en twee leden van de Lokale Partij. Zijn ze genoteerd? Ja. En dan is de uitslag? Acht voor … Ja, acht voor en dus elf tegen, we zijn compleet, verworpen. Amendement 2 over verzacht de lastenstijging voor de minima. Behoefte aan stemverklaring? Mag ik zien wie voor het amendement is? Dat is met algemene stemmen aangenomen. Amendement 3, nee, ik doe eerst amendement 5. Waarom, omdat amendement 5 gaat iets verder met betrekking tot het integraal huisvestingsplan dan amendement 3. Dus amendement 5, let u op, 5, over het integraal huisvestingsplan. Stemverklaring? Nee, wie is voor amendement 5? Amendement 5, want het gaat iets verder, ja. Dat is fractie Goetheer is voor, verder niemand. Verworpen. Amendement 3, ook over het integraal huisvestingsplan wat iets minder ver gaat. Stemverklaring? Nee, wie is voor amendement 3? Dat zijn de fracties van CDA, Dorpsbelangen en PvdA-GroenLinks. Dat is geloof ik zeven voor, zeven voor, verworpen. Dan krijgen we amendement 4 over het dorpenbeleid. Behoefte aan stemverklaring? Nee, wie is voor amendement 4? Dat zijn Dorpsbelangen, Groep Goetheer en D66. Verworpen. Amendement 5 hebben we net gehad. Amendement 6 over inburgering, behoefte aan stemverklaring? Nee. Wie is voor? Groep Goetheer en D66, is verworpen. Amendement 7 over de reserve recreatie en toerisme. Stemverklaring? Nee, wie is voor? CDA, Groep Goetheer en D66. Oh, Dorpsbelangen, neem me niet, ja, dat is me wel duidelijk maar ik zit zo naar u te kijken, ja, dat is niet goed. Ja, maar het is verworpen. 8. Dank voor de correctie. Sportbeleid en activering, behoefte aan stemverklaring? Nee, wie is, mag ik zien wie voor is? Groep Goetheer. Verworpen. Amendement 9, Middenweg mobiliteitsplan. Stemverklaring? Nee, wie is voor amendement 9? Dat zijn CDA, Dorpsbelangen en PvdA-GroenLinks. Verworpen. Amendement 10 over het budget organisatieherstel. Stemverklaring niet, wie is voor het amendement? Dat zijn CDA, Dorpsbelangen en Partij van de Arbeid-GroenLinks. Verworpen. Amendement 11 over het sociaal domein. Behoefte aan stemverklaring? Nee, wie is voor amendement 11? Dat zijn Dorpsbelangen en Partij van de Arbeid-GroenLinks. Verworpen. Amendement 12 is ingetrokken en er zijn een paar stevige woorden over gezegd, ik ga het ook doorgeven. Dan komen we tot het voorstel zelf en het voorstel is de programmabegroting 2024 en meerjaren perspectief 2025 27 vast te stellen, de financiële begroting 2024 27 en de eerste begrotingswijziging 2024. Ik neem aan dat ze met zijn drieën in een kunnen. Is er behoefte aan een stemverklaring? Ja, ga uw gang, mevrouw Van Rijn.</w:t>
      </w:r>
    </w:p>
    <w:p w14:paraId="534FFD2D" w14:textId="77777777" w:rsidR="00347AD3" w:rsidRDefault="00347AD3" w:rsidP="00347AD3">
      <w:r>
        <w:rPr>
          <w:u w:val="single"/>
        </w:rPr>
        <w:t>Mevrouw Van Rijn</w:t>
      </w:r>
      <w:r w:rsidRPr="00E71032">
        <w:t>:</w:t>
      </w:r>
      <w:r>
        <w:t xml:space="preserve"> Ja voorzitter, dank u wel. De CDA-fractie had voor deze begroting willen stemmen met een verandering van de ozb. Helaas voelen wij ons door de provincie onder druk gezet dat dit niet kan. Zullen daarom tegen de begroting stemmen. Daarbij komt nog dat wij het niet eens zijn met de hoge overhead en het organisatieherstelplan. Dus wij zullen helaas onder druk van de provincie ook tegenstemmen.</w:t>
      </w:r>
    </w:p>
    <w:p w14:paraId="3EB078F2" w14:textId="77777777" w:rsidR="00347AD3" w:rsidRDefault="00347AD3" w:rsidP="00347AD3">
      <w:r>
        <w:rPr>
          <w:u w:val="single"/>
        </w:rPr>
        <w:t>De voorzitter</w:t>
      </w:r>
      <w:r w:rsidRPr="009A1BDC">
        <w:t>:</w:t>
      </w:r>
      <w:r>
        <w:t xml:space="preserve"> Ik zag de heer De Kruijff voor een stemverklaring.</w:t>
      </w:r>
    </w:p>
    <w:p w14:paraId="131CAE57" w14:textId="77777777" w:rsidR="00347AD3" w:rsidRDefault="00347AD3" w:rsidP="00347AD3">
      <w:r w:rsidRPr="00C9356E">
        <w:rPr>
          <w:u w:val="single"/>
        </w:rPr>
        <w:t>De heer De Kruijff</w:t>
      </w:r>
      <w:r>
        <w:t xml:space="preserve">: Ja voorzitter, ik zal voor de begroting stemmen, dat is altijd mijn lijn geweest. Ik moet wel opmerken dat ik de gang van zaken van de provincie erg jammer vind. Ik had als raadslid graag gestreefd naar zoveel mogelijk lokale beperking van de lokale lasten. Dat had met het amendement van CDA en Partij van de </w:t>
      </w:r>
      <w:r>
        <w:lastRenderedPageBreak/>
        <w:t>Arbeid-GroenLinks gekund, maar die mogelijkheid wordt ons ontzegd door de provincie en dat vind ik jammer. Maar ik zal voor de begroting stemmen. Dank u wel.</w:t>
      </w:r>
    </w:p>
    <w:p w14:paraId="4E58EB96" w14:textId="77777777" w:rsidR="00347AD3" w:rsidRDefault="00347AD3" w:rsidP="00347AD3">
      <w:r>
        <w:rPr>
          <w:u w:val="single"/>
        </w:rPr>
        <w:t>De voorzitter</w:t>
      </w:r>
      <w:r w:rsidRPr="009A1BDC">
        <w:t xml:space="preserve">: </w:t>
      </w:r>
      <w:r>
        <w:t>De heer Voigt heb ik gezien.</w:t>
      </w:r>
    </w:p>
    <w:p w14:paraId="4452CB3C" w14:textId="77777777" w:rsidR="00347AD3" w:rsidRDefault="00347AD3" w:rsidP="00347AD3">
      <w:r>
        <w:rPr>
          <w:u w:val="single"/>
        </w:rPr>
        <w:t>De heer Voigt</w:t>
      </w:r>
      <w:r w:rsidRPr="007B778C">
        <w:t>:</w:t>
      </w:r>
      <w:r>
        <w:t xml:space="preserve"> De fractie Dorpsbelangen zal tegen de begroting stemmen, waren van plan voor te stemmen, maar we gaan tegenstemmen met dezelfde argumenten als door mevrouw Van Rijn net naar voren gebracht.</w:t>
      </w:r>
    </w:p>
    <w:p w14:paraId="374B8C4C" w14:textId="77777777" w:rsidR="00347AD3" w:rsidRDefault="00347AD3" w:rsidP="00347AD3">
      <w:r>
        <w:rPr>
          <w:u w:val="single"/>
        </w:rPr>
        <w:t>De voorzitter</w:t>
      </w:r>
      <w:r w:rsidRPr="009A1BDC">
        <w:t xml:space="preserve">: </w:t>
      </w:r>
      <w:r>
        <w:t>Verdere stemverklaringen, sommige hebben al dingen. Ja, mevrouw Wind?</w:t>
      </w:r>
    </w:p>
    <w:p w14:paraId="68520EBB" w14:textId="77777777" w:rsidR="00347AD3" w:rsidRDefault="00347AD3" w:rsidP="00347AD3">
      <w:r w:rsidRPr="008C5398">
        <w:rPr>
          <w:u w:val="single"/>
        </w:rPr>
        <w:t>Mevrouw Wind</w:t>
      </w:r>
      <w:r>
        <w:t>: Ja voorzitter, soortgelijke bewoordingen. We zaten erg op het vinkentouw, vonden het heel lastig, waren er nog niet helemaal uit samen. Maar wat hier gebeurd is, dat hoort niet in een land als het onze. Het zal niet zo bedoeld zijn, neem ik aan. In ieder geval leidt het ertoe dat wij tegen deze begroting stemmen. Dank u wel.</w:t>
      </w:r>
    </w:p>
    <w:p w14:paraId="2F0C14F2" w14:textId="77777777" w:rsidR="00347AD3" w:rsidRDefault="00347AD3" w:rsidP="00347AD3">
      <w:r>
        <w:rPr>
          <w:u w:val="single"/>
        </w:rPr>
        <w:t>De voorzitter</w:t>
      </w:r>
      <w:r w:rsidRPr="009A1BDC">
        <w:t>:</w:t>
      </w:r>
      <w:r>
        <w:t xml:space="preserve"> Nog meer stemverklaringen? Is niet het geval. Mag ik dan zien wie voor de voorgestelde punten 1, 2 en 3 zijn? Het voorstel. Dat is de fractie van de VVD, Groep Goetheer, D66, ChristenUnie en de Lokale Partij. Twaalf voor ja, aangenomen. Dan komen we nog bij de moties. Ik ga ze weer snel noemen. De motie 1 over isoleren, behoefte aan stemverklaring? Niet het geval, mag ik zien wie voor motie 1 zijn? Dat zijn ChristenUnie, D66, Groep Goetheer, PvdA-GroenLinks en Dorpsbelangen. Dat is zeven voor, is dan verworpen. Motie 2 over de groene dorpen in de blauw-groene parel. Stemverklaring geen behoefte aan. Mag ik zien wie voor motie 2 zijn? Motie 2. Ja, het is ook een lange dag, ik, ja. Ja, dat is D66 en een lid van de fractie van Dorpsbelangen. Verworpen. Motie 3 over werkelijke waarde forensenbelasting. Behoefte aan stemverklaring? Behoefte aan stemming, wie is voor motie 3? Dat is met, dan zijn alle fracties voor met uitzondering van het CDA. Dus die motie is aangenomen. Motie 4 over aquathermie, behoefte aan stemverklaring? Nee, wie is voor motie 4? D66, verworpen. Motie 5, trap op trap af met ozb.</w:t>
      </w:r>
    </w:p>
    <w:p w14:paraId="7D8C48CC" w14:textId="77777777" w:rsidR="00347AD3" w:rsidRDefault="00347AD3" w:rsidP="00347AD3">
      <w:r>
        <w:rPr>
          <w:u w:val="single"/>
        </w:rPr>
        <w:t>De heer Roosenschoon</w:t>
      </w:r>
      <w:r w:rsidRPr="000E14A7">
        <w:t xml:space="preserve">: Die is </w:t>
      </w:r>
      <w:r>
        <w:t>ingetrokken, voorzitter.</w:t>
      </w:r>
    </w:p>
    <w:p w14:paraId="09D1C5DB" w14:textId="77777777" w:rsidR="00347AD3" w:rsidRDefault="00347AD3" w:rsidP="00347AD3">
      <w:r>
        <w:rPr>
          <w:u w:val="single"/>
        </w:rPr>
        <w:t>De voorzitter</w:t>
      </w:r>
      <w:r w:rsidRPr="009A1BDC">
        <w:t xml:space="preserve">: </w:t>
      </w:r>
      <w:r>
        <w:t xml:space="preserve">Die is ook ingetrokken. Ja. Motie 6, soepfabriek woon gemeente of verkoop gemeentehuis. Verkoop sale en leaseback. Behoefte aan stemverklaring? Nee, wie is voor motie 6? D66, verworpen. Motie 7, de noodlokalen bij de Linde. Stemverklaring niet nodig. Wie is voor motie 7? Dat zijn de fracties van CDA, Dorpsbelangen, een van de VVD of beiden, de heer De Kruijff van de VVD. En nee, maar niet. En PvdA-GroenLinks, Groep Goetheer unaniem, D66 ook en ChristenUnie ook. Elf voor, dus aangenomen. Motie 8 over de wooneenheden in boerderijen. Ja toch? Meer mogen wonen in het landschap van de blauw-groene parel, maar het gaat, ik noem het even zo dat mensen ook het misschien beter begrijpen. Behoefte aan stemverklaring? Nee. Wie is voor de motie? Dat is met algemene stemmen dus aangenomen. Motie 4-9 over toeristen en forensenbelasting. Stemverklaring niet, wie is voor motie 9? Dat zijn CDA, Dorpsbelangen, Partij van de Arbeid-GroenLinks. Dat zijn zeven voor, dat is verworpen. Oh en D66, acht voor. Ja, verworpen. Sorry. Motie 10, onderzoek permanente bewoning recreatieparken. Stemverklaring niet nodig, stemming wie is voor motie 10? Dat zijn ChristenUnie, D66, Groep Goetheer, Dorpsbelangen en CDA. Acht voor, verworpen. Motie 11, bouwen het kan. Stemverklaring nee, wie is voor motie 11? Ja, is dat unaniem? Mevrouw Wind niet geloof ik, of wel? Die armen waren exact achter elkaar, soort synchroonzwemmen maar dan anders. Ja, dus met unanieme stemmen aangenomen. Dank u wel. Dan hebben we motie 12 nog over het mobiliteitsplan. Stemverklaring? Nee, stemming mag ik zien wie voor motie 12 zijn? Niemand? Ja, ik dacht ik geef u even de tijd, want het is anders zo flauw en de vermoeidheid slaat toe. Motie 12 Dorpsbelangen voor, verworpen. En dan hadden we nog motie 13, groen groener over de herplantplicht. Stemverklaring nee? Mag ik zien wie voor </w:t>
      </w:r>
      <w:r>
        <w:lastRenderedPageBreak/>
        <w:t>motie 13 zijn? Dat is D66, Groep Goetheer en Dorpsbelangen. Dat zijn vier voor, dan is die verworpen. Dames en heren, dan is de besluitvorming afgerond, dank daarvoor.</w:t>
      </w:r>
    </w:p>
    <w:p w14:paraId="4FA00CE4" w14:textId="77777777" w:rsidR="00347AD3" w:rsidRDefault="00347AD3" w:rsidP="00347AD3">
      <w:pPr>
        <w:pStyle w:val="Kop2"/>
      </w:pPr>
      <w:r>
        <w:t>OVERIGE</w:t>
      </w:r>
    </w:p>
    <w:p w14:paraId="4A1B78B8" w14:textId="77777777" w:rsidR="00347AD3" w:rsidRDefault="00347AD3" w:rsidP="00347AD3">
      <w:pPr>
        <w:pStyle w:val="Kop1"/>
      </w:pPr>
      <w:r>
        <w:t>Vragenhalfuur (Er zijn geen vragen gesteld.)</w:t>
      </w:r>
    </w:p>
    <w:p w14:paraId="1AF30848" w14:textId="77777777" w:rsidR="00347AD3" w:rsidRDefault="00347AD3" w:rsidP="00347AD3">
      <w:r>
        <w:rPr>
          <w:u w:val="single"/>
        </w:rPr>
        <w:t>De voorzitter</w:t>
      </w:r>
      <w:r w:rsidRPr="009A1BDC">
        <w:t xml:space="preserve">: </w:t>
      </w:r>
      <w:r>
        <w:t>Er is voor het vragenhalfuur was geen melding.</w:t>
      </w:r>
    </w:p>
    <w:p w14:paraId="78917909" w14:textId="77777777" w:rsidR="00347AD3" w:rsidRDefault="00347AD3" w:rsidP="00347AD3">
      <w:pPr>
        <w:pStyle w:val="Kop1"/>
      </w:pPr>
      <w:r>
        <w:t>Moties vreemd aan de agenda (Er zijn geen moties Vreemd ingediend.)</w:t>
      </w:r>
    </w:p>
    <w:p w14:paraId="7FDD4806" w14:textId="77777777" w:rsidR="00347AD3" w:rsidRDefault="00347AD3" w:rsidP="00347AD3">
      <w:r>
        <w:rPr>
          <w:u w:val="single"/>
        </w:rPr>
        <w:t>De voorzitter</w:t>
      </w:r>
      <w:r w:rsidRPr="009A1BDC">
        <w:t xml:space="preserve">: </w:t>
      </w:r>
      <w:r>
        <w:t>En voor moties vreemd aan de agenda.</w:t>
      </w:r>
    </w:p>
    <w:p w14:paraId="672114D3" w14:textId="0C0A4E9D" w:rsidR="00347AD3" w:rsidRDefault="00347AD3" w:rsidP="00347AD3">
      <w:pPr>
        <w:pStyle w:val="Kop1"/>
      </w:pPr>
      <w:r>
        <w:t>Sluiting (Voor de sluiting verzoekt mevrouw van Rijn, ondersteun</w:t>
      </w:r>
      <w:r>
        <w:t>d</w:t>
      </w:r>
      <w:r>
        <w:t xml:space="preserve"> door de gehele raad, de burgemeester een gesprek aan te gaan met de Commissaris van de Koning Van Dijk over de gang van zaken van vanavond. De voorzitter sluit de vergadering om 23.47 uur.)</w:t>
      </w:r>
    </w:p>
    <w:p w14:paraId="7B28CC39" w14:textId="77777777" w:rsidR="00347AD3" w:rsidRDefault="00347AD3" w:rsidP="00347AD3">
      <w:r>
        <w:rPr>
          <w:u w:val="single"/>
        </w:rPr>
        <w:t>De voorzitter</w:t>
      </w:r>
      <w:r w:rsidRPr="009A1BDC">
        <w:t xml:space="preserve">: </w:t>
      </w:r>
      <w:r>
        <w:t>Hoewel die een beetje misschien bijzonder eindigt hebben we over het algemeen een goede discussie gehad met elkaar hier. Ik ga nog wel een signaal terugleggen en er is nog een drankje voor u. En laten we even gezellig, ja. Ik hoop, wacht u even want ik weet niet of er nog een punt van orde is of zo maar ik zie mevrouw Van Rijn. Mevrouw Van Rijn.</w:t>
      </w:r>
    </w:p>
    <w:p w14:paraId="672FA449" w14:textId="77777777" w:rsidR="00347AD3" w:rsidRDefault="00347AD3" w:rsidP="00347AD3">
      <w:r w:rsidRPr="00A9490D">
        <w:rPr>
          <w:u w:val="single"/>
        </w:rPr>
        <w:t>Mevrouw Van Rijn</w:t>
      </w:r>
      <w:r>
        <w:t>: Ja, dank u wel voorzitter. Dank ook voor het leiden van deze lange vergadering. De CDA-fractie wil u via deze officiële weg verzoeken om een gesprek aan te vragen met de heer Van Dijk van de provincie over de gang van zaken, de commissaris.</w:t>
      </w:r>
    </w:p>
    <w:p w14:paraId="29BE6ED8" w14:textId="77777777" w:rsidR="00347AD3" w:rsidRDefault="00347AD3" w:rsidP="00347AD3">
      <w:r>
        <w:rPr>
          <w:u w:val="single"/>
        </w:rPr>
        <w:t>Mevrouw Rademaker</w:t>
      </w:r>
      <w:r w:rsidRPr="0094306F">
        <w:t>:</w:t>
      </w:r>
      <w:r>
        <w:t xml:space="preserve"> Voorzitter, ik denk dat dat raad breed gedeeld wordt, want dit geeft gewoon geen pas wat hier vanavond gebeurd is.</w:t>
      </w:r>
    </w:p>
    <w:p w14:paraId="09AF24A5" w14:textId="77777777" w:rsidR="00347AD3" w:rsidRPr="000917DF" w:rsidRDefault="00347AD3" w:rsidP="00347AD3">
      <w:r>
        <w:rPr>
          <w:u w:val="single"/>
        </w:rPr>
        <w:t>De voorzitter</w:t>
      </w:r>
      <w:r w:rsidRPr="009A1BDC">
        <w:t>:</w:t>
      </w:r>
      <w:r>
        <w:t xml:space="preserve"> Ik zal hierover met hem het gesprek aangaan. Ik heb toch regelmatig wel wat met hem te bespreken, maar dit is een hoofdpunt van de agenda. Doe ik, ja. En de vergadering is gesloten.</w:t>
      </w:r>
    </w:p>
    <w:p w14:paraId="574C2F25" w14:textId="77777777" w:rsidR="00777D15" w:rsidRDefault="00777D15" w:rsidP="00777D15"/>
    <w:p w14:paraId="0D5E621B" w14:textId="4F641F66" w:rsidR="00526561" w:rsidRDefault="00526561" w:rsidP="00777D15"/>
    <w:p w14:paraId="4F1573FB" w14:textId="050F3B8E" w:rsidR="00EE39E9" w:rsidRDefault="00EE39E9" w:rsidP="00777D15"/>
    <w:p w14:paraId="346C621F" w14:textId="77777777" w:rsidR="00EE39E9" w:rsidRPr="00526561" w:rsidRDefault="00EE39E9" w:rsidP="00777D15"/>
    <w:p w14:paraId="15134D5C" w14:textId="77777777" w:rsidR="00414881" w:rsidRPr="00414881" w:rsidRDefault="00414881" w:rsidP="00777D15"/>
    <w:p w14:paraId="4EEC8CE7" w14:textId="35C01E13" w:rsidR="00B25088" w:rsidRPr="000917DF" w:rsidRDefault="00B25088" w:rsidP="00777D15">
      <w:pPr>
        <w:ind w:left="0"/>
      </w:pPr>
    </w:p>
    <w:sectPr w:rsidR="00B25088" w:rsidRPr="000917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2753D"/>
    <w:multiLevelType w:val="hybridMultilevel"/>
    <w:tmpl w:val="5F3CD9AA"/>
    <w:lvl w:ilvl="0" w:tplc="76F4F014">
      <w:numFmt w:val="bullet"/>
      <w:lvlText w:val="-"/>
      <w:lvlJc w:val="left"/>
      <w:pPr>
        <w:ind w:left="717" w:hanging="360"/>
      </w:pPr>
      <w:rPr>
        <w:rFonts w:ascii="Calibri" w:eastAsiaTheme="minorHAnsi" w:hAnsi="Calibri" w:cs="Calibri" w:hint="default"/>
      </w:rPr>
    </w:lvl>
    <w:lvl w:ilvl="1" w:tplc="04130003" w:tentative="1">
      <w:start w:val="1"/>
      <w:numFmt w:val="bullet"/>
      <w:lvlText w:val="o"/>
      <w:lvlJc w:val="left"/>
      <w:pPr>
        <w:ind w:left="1437" w:hanging="360"/>
      </w:pPr>
      <w:rPr>
        <w:rFonts w:ascii="Courier New" w:hAnsi="Courier New" w:cs="Courier New" w:hint="default"/>
      </w:rPr>
    </w:lvl>
    <w:lvl w:ilvl="2" w:tplc="04130005" w:tentative="1">
      <w:start w:val="1"/>
      <w:numFmt w:val="bullet"/>
      <w:lvlText w:val=""/>
      <w:lvlJc w:val="left"/>
      <w:pPr>
        <w:ind w:left="2157" w:hanging="360"/>
      </w:pPr>
      <w:rPr>
        <w:rFonts w:ascii="Wingdings" w:hAnsi="Wingdings" w:hint="default"/>
      </w:rPr>
    </w:lvl>
    <w:lvl w:ilvl="3" w:tplc="04130001" w:tentative="1">
      <w:start w:val="1"/>
      <w:numFmt w:val="bullet"/>
      <w:lvlText w:val=""/>
      <w:lvlJc w:val="left"/>
      <w:pPr>
        <w:ind w:left="2877" w:hanging="360"/>
      </w:pPr>
      <w:rPr>
        <w:rFonts w:ascii="Symbol" w:hAnsi="Symbol" w:hint="default"/>
      </w:rPr>
    </w:lvl>
    <w:lvl w:ilvl="4" w:tplc="04130003" w:tentative="1">
      <w:start w:val="1"/>
      <w:numFmt w:val="bullet"/>
      <w:lvlText w:val="o"/>
      <w:lvlJc w:val="left"/>
      <w:pPr>
        <w:ind w:left="3597" w:hanging="360"/>
      </w:pPr>
      <w:rPr>
        <w:rFonts w:ascii="Courier New" w:hAnsi="Courier New" w:cs="Courier New" w:hint="default"/>
      </w:rPr>
    </w:lvl>
    <w:lvl w:ilvl="5" w:tplc="04130005" w:tentative="1">
      <w:start w:val="1"/>
      <w:numFmt w:val="bullet"/>
      <w:lvlText w:val=""/>
      <w:lvlJc w:val="left"/>
      <w:pPr>
        <w:ind w:left="4317" w:hanging="360"/>
      </w:pPr>
      <w:rPr>
        <w:rFonts w:ascii="Wingdings" w:hAnsi="Wingdings" w:hint="default"/>
      </w:rPr>
    </w:lvl>
    <w:lvl w:ilvl="6" w:tplc="04130001" w:tentative="1">
      <w:start w:val="1"/>
      <w:numFmt w:val="bullet"/>
      <w:lvlText w:val=""/>
      <w:lvlJc w:val="left"/>
      <w:pPr>
        <w:ind w:left="5037" w:hanging="360"/>
      </w:pPr>
      <w:rPr>
        <w:rFonts w:ascii="Symbol" w:hAnsi="Symbol" w:hint="default"/>
      </w:rPr>
    </w:lvl>
    <w:lvl w:ilvl="7" w:tplc="04130003" w:tentative="1">
      <w:start w:val="1"/>
      <w:numFmt w:val="bullet"/>
      <w:lvlText w:val="o"/>
      <w:lvlJc w:val="left"/>
      <w:pPr>
        <w:ind w:left="5757" w:hanging="360"/>
      </w:pPr>
      <w:rPr>
        <w:rFonts w:ascii="Courier New" w:hAnsi="Courier New" w:cs="Courier New" w:hint="default"/>
      </w:rPr>
    </w:lvl>
    <w:lvl w:ilvl="8" w:tplc="04130005" w:tentative="1">
      <w:start w:val="1"/>
      <w:numFmt w:val="bullet"/>
      <w:lvlText w:val=""/>
      <w:lvlJc w:val="left"/>
      <w:pPr>
        <w:ind w:left="6477" w:hanging="360"/>
      </w:pPr>
      <w:rPr>
        <w:rFonts w:ascii="Wingdings" w:hAnsi="Wingdings" w:hint="default"/>
      </w:rPr>
    </w:lvl>
  </w:abstractNum>
  <w:abstractNum w:abstractNumId="1" w15:restartNumberingAfterBreak="0">
    <w:nsid w:val="26193CE9"/>
    <w:multiLevelType w:val="hybridMultilevel"/>
    <w:tmpl w:val="76564614"/>
    <w:lvl w:ilvl="0" w:tplc="76F4F014">
      <w:numFmt w:val="bullet"/>
      <w:lvlText w:val="-"/>
      <w:lvlJc w:val="left"/>
      <w:pPr>
        <w:ind w:left="717" w:hanging="360"/>
      </w:pPr>
      <w:rPr>
        <w:rFonts w:ascii="Calibri" w:eastAsiaTheme="minorHAnsi" w:hAnsi="Calibri" w:cs="Calibri" w:hint="default"/>
      </w:rPr>
    </w:lvl>
    <w:lvl w:ilvl="1" w:tplc="04130003" w:tentative="1">
      <w:start w:val="1"/>
      <w:numFmt w:val="bullet"/>
      <w:lvlText w:val="o"/>
      <w:lvlJc w:val="left"/>
      <w:pPr>
        <w:ind w:left="1437" w:hanging="360"/>
      </w:pPr>
      <w:rPr>
        <w:rFonts w:ascii="Courier New" w:hAnsi="Courier New" w:cs="Courier New" w:hint="default"/>
      </w:rPr>
    </w:lvl>
    <w:lvl w:ilvl="2" w:tplc="04130005" w:tentative="1">
      <w:start w:val="1"/>
      <w:numFmt w:val="bullet"/>
      <w:lvlText w:val=""/>
      <w:lvlJc w:val="left"/>
      <w:pPr>
        <w:ind w:left="2157" w:hanging="360"/>
      </w:pPr>
      <w:rPr>
        <w:rFonts w:ascii="Wingdings" w:hAnsi="Wingdings" w:hint="default"/>
      </w:rPr>
    </w:lvl>
    <w:lvl w:ilvl="3" w:tplc="04130001" w:tentative="1">
      <w:start w:val="1"/>
      <w:numFmt w:val="bullet"/>
      <w:lvlText w:val=""/>
      <w:lvlJc w:val="left"/>
      <w:pPr>
        <w:ind w:left="2877" w:hanging="360"/>
      </w:pPr>
      <w:rPr>
        <w:rFonts w:ascii="Symbol" w:hAnsi="Symbol" w:hint="default"/>
      </w:rPr>
    </w:lvl>
    <w:lvl w:ilvl="4" w:tplc="04130003" w:tentative="1">
      <w:start w:val="1"/>
      <w:numFmt w:val="bullet"/>
      <w:lvlText w:val="o"/>
      <w:lvlJc w:val="left"/>
      <w:pPr>
        <w:ind w:left="3597" w:hanging="360"/>
      </w:pPr>
      <w:rPr>
        <w:rFonts w:ascii="Courier New" w:hAnsi="Courier New" w:cs="Courier New" w:hint="default"/>
      </w:rPr>
    </w:lvl>
    <w:lvl w:ilvl="5" w:tplc="04130005" w:tentative="1">
      <w:start w:val="1"/>
      <w:numFmt w:val="bullet"/>
      <w:lvlText w:val=""/>
      <w:lvlJc w:val="left"/>
      <w:pPr>
        <w:ind w:left="4317" w:hanging="360"/>
      </w:pPr>
      <w:rPr>
        <w:rFonts w:ascii="Wingdings" w:hAnsi="Wingdings" w:hint="default"/>
      </w:rPr>
    </w:lvl>
    <w:lvl w:ilvl="6" w:tplc="04130001" w:tentative="1">
      <w:start w:val="1"/>
      <w:numFmt w:val="bullet"/>
      <w:lvlText w:val=""/>
      <w:lvlJc w:val="left"/>
      <w:pPr>
        <w:ind w:left="5037" w:hanging="360"/>
      </w:pPr>
      <w:rPr>
        <w:rFonts w:ascii="Symbol" w:hAnsi="Symbol" w:hint="default"/>
      </w:rPr>
    </w:lvl>
    <w:lvl w:ilvl="7" w:tplc="04130003" w:tentative="1">
      <w:start w:val="1"/>
      <w:numFmt w:val="bullet"/>
      <w:lvlText w:val="o"/>
      <w:lvlJc w:val="left"/>
      <w:pPr>
        <w:ind w:left="5757" w:hanging="360"/>
      </w:pPr>
      <w:rPr>
        <w:rFonts w:ascii="Courier New" w:hAnsi="Courier New" w:cs="Courier New" w:hint="default"/>
      </w:rPr>
    </w:lvl>
    <w:lvl w:ilvl="8" w:tplc="04130005" w:tentative="1">
      <w:start w:val="1"/>
      <w:numFmt w:val="bullet"/>
      <w:lvlText w:val=""/>
      <w:lvlJc w:val="left"/>
      <w:pPr>
        <w:ind w:left="6477" w:hanging="360"/>
      </w:pPr>
      <w:rPr>
        <w:rFonts w:ascii="Wingdings" w:hAnsi="Wingdings" w:hint="default"/>
      </w:rPr>
    </w:lvl>
  </w:abstractNum>
  <w:abstractNum w:abstractNumId="2" w15:restartNumberingAfterBreak="0">
    <w:nsid w:val="305860EB"/>
    <w:multiLevelType w:val="hybridMultilevel"/>
    <w:tmpl w:val="EACE6CFE"/>
    <w:lvl w:ilvl="0" w:tplc="8A9ACCE0">
      <w:start w:val="1"/>
      <w:numFmt w:val="bullet"/>
      <w:lvlText w:val="-"/>
      <w:lvlJc w:val="left"/>
      <w:pPr>
        <w:ind w:left="720" w:hanging="360"/>
      </w:pPr>
      <w:rPr>
        <w:rFonts w:ascii="Calibri" w:eastAsiaTheme="minorHAns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3295F31"/>
    <w:multiLevelType w:val="multilevel"/>
    <w:tmpl w:val="58204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341C4F"/>
    <w:multiLevelType w:val="hybridMultilevel"/>
    <w:tmpl w:val="E32C8CE2"/>
    <w:lvl w:ilvl="0" w:tplc="46E41344">
      <w:start w:val="1"/>
      <w:numFmt w:val="decimal"/>
      <w:pStyle w:val="Kop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A24151"/>
    <w:multiLevelType w:val="multilevel"/>
    <w:tmpl w:val="1458E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2D4F70"/>
    <w:multiLevelType w:val="hybridMultilevel"/>
    <w:tmpl w:val="8D2A309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87C71A0"/>
    <w:multiLevelType w:val="hybridMultilevel"/>
    <w:tmpl w:val="16AE733A"/>
    <w:lvl w:ilvl="0" w:tplc="A18E50B2">
      <w:start w:val="10"/>
      <w:numFmt w:val="bullet"/>
      <w:lvlText w:val="-"/>
      <w:lvlJc w:val="left"/>
      <w:pPr>
        <w:ind w:left="717" w:hanging="360"/>
      </w:pPr>
      <w:rPr>
        <w:rFonts w:ascii="Calibri" w:eastAsiaTheme="minorHAnsi" w:hAnsi="Calibri"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8" w15:restartNumberingAfterBreak="0">
    <w:nsid w:val="48970BB2"/>
    <w:multiLevelType w:val="hybridMultilevel"/>
    <w:tmpl w:val="E34EDAA0"/>
    <w:lvl w:ilvl="0" w:tplc="76F4F014">
      <w:numFmt w:val="bullet"/>
      <w:lvlText w:val="-"/>
      <w:lvlJc w:val="left"/>
      <w:pPr>
        <w:ind w:left="717" w:hanging="360"/>
      </w:pPr>
      <w:rPr>
        <w:rFonts w:ascii="Calibri" w:eastAsiaTheme="minorHAnsi" w:hAnsi="Calibri" w:cs="Calibri" w:hint="default"/>
      </w:rPr>
    </w:lvl>
    <w:lvl w:ilvl="1" w:tplc="04130003" w:tentative="1">
      <w:start w:val="1"/>
      <w:numFmt w:val="bullet"/>
      <w:lvlText w:val="o"/>
      <w:lvlJc w:val="left"/>
      <w:pPr>
        <w:ind w:left="1437" w:hanging="360"/>
      </w:pPr>
      <w:rPr>
        <w:rFonts w:ascii="Courier New" w:hAnsi="Courier New" w:cs="Courier New" w:hint="default"/>
      </w:rPr>
    </w:lvl>
    <w:lvl w:ilvl="2" w:tplc="04130005" w:tentative="1">
      <w:start w:val="1"/>
      <w:numFmt w:val="bullet"/>
      <w:lvlText w:val=""/>
      <w:lvlJc w:val="left"/>
      <w:pPr>
        <w:ind w:left="2157" w:hanging="360"/>
      </w:pPr>
      <w:rPr>
        <w:rFonts w:ascii="Wingdings" w:hAnsi="Wingdings" w:hint="default"/>
      </w:rPr>
    </w:lvl>
    <w:lvl w:ilvl="3" w:tplc="04130001" w:tentative="1">
      <w:start w:val="1"/>
      <w:numFmt w:val="bullet"/>
      <w:lvlText w:val=""/>
      <w:lvlJc w:val="left"/>
      <w:pPr>
        <w:ind w:left="2877" w:hanging="360"/>
      </w:pPr>
      <w:rPr>
        <w:rFonts w:ascii="Symbol" w:hAnsi="Symbol" w:hint="default"/>
      </w:rPr>
    </w:lvl>
    <w:lvl w:ilvl="4" w:tplc="04130003" w:tentative="1">
      <w:start w:val="1"/>
      <w:numFmt w:val="bullet"/>
      <w:lvlText w:val="o"/>
      <w:lvlJc w:val="left"/>
      <w:pPr>
        <w:ind w:left="3597" w:hanging="360"/>
      </w:pPr>
      <w:rPr>
        <w:rFonts w:ascii="Courier New" w:hAnsi="Courier New" w:cs="Courier New" w:hint="default"/>
      </w:rPr>
    </w:lvl>
    <w:lvl w:ilvl="5" w:tplc="04130005" w:tentative="1">
      <w:start w:val="1"/>
      <w:numFmt w:val="bullet"/>
      <w:lvlText w:val=""/>
      <w:lvlJc w:val="left"/>
      <w:pPr>
        <w:ind w:left="4317" w:hanging="360"/>
      </w:pPr>
      <w:rPr>
        <w:rFonts w:ascii="Wingdings" w:hAnsi="Wingdings" w:hint="default"/>
      </w:rPr>
    </w:lvl>
    <w:lvl w:ilvl="6" w:tplc="04130001" w:tentative="1">
      <w:start w:val="1"/>
      <w:numFmt w:val="bullet"/>
      <w:lvlText w:val=""/>
      <w:lvlJc w:val="left"/>
      <w:pPr>
        <w:ind w:left="5037" w:hanging="360"/>
      </w:pPr>
      <w:rPr>
        <w:rFonts w:ascii="Symbol" w:hAnsi="Symbol" w:hint="default"/>
      </w:rPr>
    </w:lvl>
    <w:lvl w:ilvl="7" w:tplc="04130003" w:tentative="1">
      <w:start w:val="1"/>
      <w:numFmt w:val="bullet"/>
      <w:lvlText w:val="o"/>
      <w:lvlJc w:val="left"/>
      <w:pPr>
        <w:ind w:left="5757" w:hanging="360"/>
      </w:pPr>
      <w:rPr>
        <w:rFonts w:ascii="Courier New" w:hAnsi="Courier New" w:cs="Courier New" w:hint="default"/>
      </w:rPr>
    </w:lvl>
    <w:lvl w:ilvl="8" w:tplc="04130005" w:tentative="1">
      <w:start w:val="1"/>
      <w:numFmt w:val="bullet"/>
      <w:lvlText w:val=""/>
      <w:lvlJc w:val="left"/>
      <w:pPr>
        <w:ind w:left="6477" w:hanging="360"/>
      </w:pPr>
      <w:rPr>
        <w:rFonts w:ascii="Wingdings" w:hAnsi="Wingdings" w:hint="default"/>
      </w:rPr>
    </w:lvl>
  </w:abstractNum>
  <w:abstractNum w:abstractNumId="9" w15:restartNumberingAfterBreak="0">
    <w:nsid w:val="5A066832"/>
    <w:multiLevelType w:val="multilevel"/>
    <w:tmpl w:val="2F589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B11522B"/>
    <w:multiLevelType w:val="hybridMultilevel"/>
    <w:tmpl w:val="B1EE9B1C"/>
    <w:lvl w:ilvl="0" w:tplc="E3AE0C14">
      <w:numFmt w:val="bullet"/>
      <w:lvlText w:val=""/>
      <w:lvlJc w:val="left"/>
      <w:pPr>
        <w:ind w:left="717" w:hanging="360"/>
      </w:pPr>
      <w:rPr>
        <w:rFonts w:ascii="Wingdings" w:eastAsiaTheme="minorHAnsi" w:hAnsi="Wingdings" w:cs="Calibri" w:hint="default"/>
        <w:color w:val="000000"/>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1" w15:restartNumberingAfterBreak="0">
    <w:nsid w:val="5CB66EFE"/>
    <w:multiLevelType w:val="hybridMultilevel"/>
    <w:tmpl w:val="C2E2E8F0"/>
    <w:lvl w:ilvl="0" w:tplc="164CD682">
      <w:numFmt w:val="bullet"/>
      <w:lvlText w:val="-"/>
      <w:lvlJc w:val="left"/>
      <w:pPr>
        <w:ind w:left="717" w:hanging="360"/>
      </w:pPr>
      <w:rPr>
        <w:rFonts w:ascii="Calibri" w:eastAsiaTheme="minorHAnsi" w:hAnsi="Calibri" w:cs="Calibri" w:hint="default"/>
      </w:rPr>
    </w:lvl>
    <w:lvl w:ilvl="1" w:tplc="04130003" w:tentative="1">
      <w:start w:val="1"/>
      <w:numFmt w:val="bullet"/>
      <w:lvlText w:val="o"/>
      <w:lvlJc w:val="left"/>
      <w:pPr>
        <w:ind w:left="1437" w:hanging="360"/>
      </w:pPr>
      <w:rPr>
        <w:rFonts w:ascii="Courier New" w:hAnsi="Courier New" w:cs="Courier New" w:hint="default"/>
      </w:rPr>
    </w:lvl>
    <w:lvl w:ilvl="2" w:tplc="04130005" w:tentative="1">
      <w:start w:val="1"/>
      <w:numFmt w:val="bullet"/>
      <w:lvlText w:val=""/>
      <w:lvlJc w:val="left"/>
      <w:pPr>
        <w:ind w:left="2157" w:hanging="360"/>
      </w:pPr>
      <w:rPr>
        <w:rFonts w:ascii="Wingdings" w:hAnsi="Wingdings" w:hint="default"/>
      </w:rPr>
    </w:lvl>
    <w:lvl w:ilvl="3" w:tplc="04130001" w:tentative="1">
      <w:start w:val="1"/>
      <w:numFmt w:val="bullet"/>
      <w:lvlText w:val=""/>
      <w:lvlJc w:val="left"/>
      <w:pPr>
        <w:ind w:left="2877" w:hanging="360"/>
      </w:pPr>
      <w:rPr>
        <w:rFonts w:ascii="Symbol" w:hAnsi="Symbol" w:hint="default"/>
      </w:rPr>
    </w:lvl>
    <w:lvl w:ilvl="4" w:tplc="04130003" w:tentative="1">
      <w:start w:val="1"/>
      <w:numFmt w:val="bullet"/>
      <w:lvlText w:val="o"/>
      <w:lvlJc w:val="left"/>
      <w:pPr>
        <w:ind w:left="3597" w:hanging="360"/>
      </w:pPr>
      <w:rPr>
        <w:rFonts w:ascii="Courier New" w:hAnsi="Courier New" w:cs="Courier New" w:hint="default"/>
      </w:rPr>
    </w:lvl>
    <w:lvl w:ilvl="5" w:tplc="04130005" w:tentative="1">
      <w:start w:val="1"/>
      <w:numFmt w:val="bullet"/>
      <w:lvlText w:val=""/>
      <w:lvlJc w:val="left"/>
      <w:pPr>
        <w:ind w:left="4317" w:hanging="360"/>
      </w:pPr>
      <w:rPr>
        <w:rFonts w:ascii="Wingdings" w:hAnsi="Wingdings" w:hint="default"/>
      </w:rPr>
    </w:lvl>
    <w:lvl w:ilvl="6" w:tplc="04130001" w:tentative="1">
      <w:start w:val="1"/>
      <w:numFmt w:val="bullet"/>
      <w:lvlText w:val=""/>
      <w:lvlJc w:val="left"/>
      <w:pPr>
        <w:ind w:left="5037" w:hanging="360"/>
      </w:pPr>
      <w:rPr>
        <w:rFonts w:ascii="Symbol" w:hAnsi="Symbol" w:hint="default"/>
      </w:rPr>
    </w:lvl>
    <w:lvl w:ilvl="7" w:tplc="04130003" w:tentative="1">
      <w:start w:val="1"/>
      <w:numFmt w:val="bullet"/>
      <w:lvlText w:val="o"/>
      <w:lvlJc w:val="left"/>
      <w:pPr>
        <w:ind w:left="5757" w:hanging="360"/>
      </w:pPr>
      <w:rPr>
        <w:rFonts w:ascii="Courier New" w:hAnsi="Courier New" w:cs="Courier New" w:hint="default"/>
      </w:rPr>
    </w:lvl>
    <w:lvl w:ilvl="8" w:tplc="04130005" w:tentative="1">
      <w:start w:val="1"/>
      <w:numFmt w:val="bullet"/>
      <w:lvlText w:val=""/>
      <w:lvlJc w:val="left"/>
      <w:pPr>
        <w:ind w:left="6477" w:hanging="360"/>
      </w:pPr>
      <w:rPr>
        <w:rFonts w:ascii="Wingdings" w:hAnsi="Wingdings" w:hint="default"/>
      </w:rPr>
    </w:lvl>
  </w:abstractNum>
  <w:abstractNum w:abstractNumId="12" w15:restartNumberingAfterBreak="0">
    <w:nsid w:val="62D8341B"/>
    <w:multiLevelType w:val="multilevel"/>
    <w:tmpl w:val="E32C8CE2"/>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6330154"/>
    <w:multiLevelType w:val="multilevel"/>
    <w:tmpl w:val="4FBA1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AF57AC2"/>
    <w:multiLevelType w:val="hybridMultilevel"/>
    <w:tmpl w:val="AF92FA8A"/>
    <w:lvl w:ilvl="0" w:tplc="072EAB7E">
      <w:start w:val="1"/>
      <w:numFmt w:val="lowerLetter"/>
      <w:pStyle w:val="Kop3"/>
      <w:lvlText w:val="%1."/>
      <w:lvlJc w:val="left"/>
      <w:pPr>
        <w:ind w:left="1077" w:hanging="360"/>
      </w:pPr>
      <w:rPr>
        <w:rFonts w:ascii="Calibri" w:hAnsi="Calibri" w:hint="default"/>
        <w:sz w:val="2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5" w15:restartNumberingAfterBreak="0">
    <w:nsid w:val="77705FBC"/>
    <w:multiLevelType w:val="multilevel"/>
    <w:tmpl w:val="E8FA5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C5D5D8E"/>
    <w:multiLevelType w:val="hybridMultilevel"/>
    <w:tmpl w:val="D138EB72"/>
    <w:lvl w:ilvl="0" w:tplc="D1DC9BF0">
      <w:numFmt w:val="bullet"/>
      <w:lvlText w:val="•"/>
      <w:lvlJc w:val="left"/>
      <w:pPr>
        <w:ind w:left="1920" w:hanging="360"/>
      </w:pPr>
      <w:rPr>
        <w:rFonts w:ascii="Calibri" w:eastAsiaTheme="minorHAnsi" w:hAnsi="Calibri" w:cs="Calibri" w:hint="default"/>
      </w:rPr>
    </w:lvl>
    <w:lvl w:ilvl="1" w:tplc="04130003" w:tentative="1">
      <w:start w:val="1"/>
      <w:numFmt w:val="bullet"/>
      <w:lvlText w:val="o"/>
      <w:lvlJc w:val="left"/>
      <w:pPr>
        <w:ind w:left="2640" w:hanging="360"/>
      </w:pPr>
      <w:rPr>
        <w:rFonts w:ascii="Courier New" w:hAnsi="Courier New" w:cs="Courier New" w:hint="default"/>
      </w:rPr>
    </w:lvl>
    <w:lvl w:ilvl="2" w:tplc="04130005" w:tentative="1">
      <w:start w:val="1"/>
      <w:numFmt w:val="bullet"/>
      <w:lvlText w:val=""/>
      <w:lvlJc w:val="left"/>
      <w:pPr>
        <w:ind w:left="3360" w:hanging="360"/>
      </w:pPr>
      <w:rPr>
        <w:rFonts w:ascii="Wingdings" w:hAnsi="Wingdings" w:hint="default"/>
      </w:rPr>
    </w:lvl>
    <w:lvl w:ilvl="3" w:tplc="04130001" w:tentative="1">
      <w:start w:val="1"/>
      <w:numFmt w:val="bullet"/>
      <w:lvlText w:val=""/>
      <w:lvlJc w:val="left"/>
      <w:pPr>
        <w:ind w:left="4080" w:hanging="360"/>
      </w:pPr>
      <w:rPr>
        <w:rFonts w:ascii="Symbol" w:hAnsi="Symbol" w:hint="default"/>
      </w:rPr>
    </w:lvl>
    <w:lvl w:ilvl="4" w:tplc="04130003" w:tentative="1">
      <w:start w:val="1"/>
      <w:numFmt w:val="bullet"/>
      <w:lvlText w:val="o"/>
      <w:lvlJc w:val="left"/>
      <w:pPr>
        <w:ind w:left="4800" w:hanging="360"/>
      </w:pPr>
      <w:rPr>
        <w:rFonts w:ascii="Courier New" w:hAnsi="Courier New" w:cs="Courier New" w:hint="default"/>
      </w:rPr>
    </w:lvl>
    <w:lvl w:ilvl="5" w:tplc="04130005" w:tentative="1">
      <w:start w:val="1"/>
      <w:numFmt w:val="bullet"/>
      <w:lvlText w:val=""/>
      <w:lvlJc w:val="left"/>
      <w:pPr>
        <w:ind w:left="5520" w:hanging="360"/>
      </w:pPr>
      <w:rPr>
        <w:rFonts w:ascii="Wingdings" w:hAnsi="Wingdings" w:hint="default"/>
      </w:rPr>
    </w:lvl>
    <w:lvl w:ilvl="6" w:tplc="04130001" w:tentative="1">
      <w:start w:val="1"/>
      <w:numFmt w:val="bullet"/>
      <w:lvlText w:val=""/>
      <w:lvlJc w:val="left"/>
      <w:pPr>
        <w:ind w:left="6240" w:hanging="360"/>
      </w:pPr>
      <w:rPr>
        <w:rFonts w:ascii="Symbol" w:hAnsi="Symbol" w:hint="default"/>
      </w:rPr>
    </w:lvl>
    <w:lvl w:ilvl="7" w:tplc="04130003" w:tentative="1">
      <w:start w:val="1"/>
      <w:numFmt w:val="bullet"/>
      <w:lvlText w:val="o"/>
      <w:lvlJc w:val="left"/>
      <w:pPr>
        <w:ind w:left="6960" w:hanging="360"/>
      </w:pPr>
      <w:rPr>
        <w:rFonts w:ascii="Courier New" w:hAnsi="Courier New" w:cs="Courier New" w:hint="default"/>
      </w:rPr>
    </w:lvl>
    <w:lvl w:ilvl="8" w:tplc="04130005" w:tentative="1">
      <w:start w:val="1"/>
      <w:numFmt w:val="bullet"/>
      <w:lvlText w:val=""/>
      <w:lvlJc w:val="left"/>
      <w:pPr>
        <w:ind w:left="7680" w:hanging="360"/>
      </w:pPr>
      <w:rPr>
        <w:rFonts w:ascii="Wingdings" w:hAnsi="Wingdings" w:hint="default"/>
      </w:rPr>
    </w:lvl>
  </w:abstractNum>
  <w:abstractNum w:abstractNumId="17" w15:restartNumberingAfterBreak="0">
    <w:nsid w:val="7F8C6FE5"/>
    <w:multiLevelType w:val="hybridMultilevel"/>
    <w:tmpl w:val="797E76C8"/>
    <w:lvl w:ilvl="0" w:tplc="76F4F014">
      <w:numFmt w:val="bullet"/>
      <w:lvlText w:val="-"/>
      <w:lvlJc w:val="left"/>
      <w:pPr>
        <w:ind w:left="717" w:hanging="360"/>
      </w:pPr>
      <w:rPr>
        <w:rFonts w:ascii="Calibri" w:eastAsiaTheme="minorHAnsi" w:hAnsi="Calibri" w:cs="Calibri" w:hint="default"/>
      </w:rPr>
    </w:lvl>
    <w:lvl w:ilvl="1" w:tplc="04130003" w:tentative="1">
      <w:start w:val="1"/>
      <w:numFmt w:val="bullet"/>
      <w:lvlText w:val="o"/>
      <w:lvlJc w:val="left"/>
      <w:pPr>
        <w:ind w:left="1437" w:hanging="360"/>
      </w:pPr>
      <w:rPr>
        <w:rFonts w:ascii="Courier New" w:hAnsi="Courier New" w:cs="Courier New" w:hint="default"/>
      </w:rPr>
    </w:lvl>
    <w:lvl w:ilvl="2" w:tplc="04130005" w:tentative="1">
      <w:start w:val="1"/>
      <w:numFmt w:val="bullet"/>
      <w:lvlText w:val=""/>
      <w:lvlJc w:val="left"/>
      <w:pPr>
        <w:ind w:left="2157" w:hanging="360"/>
      </w:pPr>
      <w:rPr>
        <w:rFonts w:ascii="Wingdings" w:hAnsi="Wingdings" w:hint="default"/>
      </w:rPr>
    </w:lvl>
    <w:lvl w:ilvl="3" w:tplc="04130001" w:tentative="1">
      <w:start w:val="1"/>
      <w:numFmt w:val="bullet"/>
      <w:lvlText w:val=""/>
      <w:lvlJc w:val="left"/>
      <w:pPr>
        <w:ind w:left="2877" w:hanging="360"/>
      </w:pPr>
      <w:rPr>
        <w:rFonts w:ascii="Symbol" w:hAnsi="Symbol" w:hint="default"/>
      </w:rPr>
    </w:lvl>
    <w:lvl w:ilvl="4" w:tplc="04130003" w:tentative="1">
      <w:start w:val="1"/>
      <w:numFmt w:val="bullet"/>
      <w:lvlText w:val="o"/>
      <w:lvlJc w:val="left"/>
      <w:pPr>
        <w:ind w:left="3597" w:hanging="360"/>
      </w:pPr>
      <w:rPr>
        <w:rFonts w:ascii="Courier New" w:hAnsi="Courier New" w:cs="Courier New" w:hint="default"/>
      </w:rPr>
    </w:lvl>
    <w:lvl w:ilvl="5" w:tplc="04130005" w:tentative="1">
      <w:start w:val="1"/>
      <w:numFmt w:val="bullet"/>
      <w:lvlText w:val=""/>
      <w:lvlJc w:val="left"/>
      <w:pPr>
        <w:ind w:left="4317" w:hanging="360"/>
      </w:pPr>
      <w:rPr>
        <w:rFonts w:ascii="Wingdings" w:hAnsi="Wingdings" w:hint="default"/>
      </w:rPr>
    </w:lvl>
    <w:lvl w:ilvl="6" w:tplc="04130001" w:tentative="1">
      <w:start w:val="1"/>
      <w:numFmt w:val="bullet"/>
      <w:lvlText w:val=""/>
      <w:lvlJc w:val="left"/>
      <w:pPr>
        <w:ind w:left="5037" w:hanging="360"/>
      </w:pPr>
      <w:rPr>
        <w:rFonts w:ascii="Symbol" w:hAnsi="Symbol" w:hint="default"/>
      </w:rPr>
    </w:lvl>
    <w:lvl w:ilvl="7" w:tplc="04130003" w:tentative="1">
      <w:start w:val="1"/>
      <w:numFmt w:val="bullet"/>
      <w:lvlText w:val="o"/>
      <w:lvlJc w:val="left"/>
      <w:pPr>
        <w:ind w:left="5757" w:hanging="360"/>
      </w:pPr>
      <w:rPr>
        <w:rFonts w:ascii="Courier New" w:hAnsi="Courier New" w:cs="Courier New" w:hint="default"/>
      </w:rPr>
    </w:lvl>
    <w:lvl w:ilvl="8" w:tplc="04130005" w:tentative="1">
      <w:start w:val="1"/>
      <w:numFmt w:val="bullet"/>
      <w:lvlText w:val=""/>
      <w:lvlJc w:val="left"/>
      <w:pPr>
        <w:ind w:left="6477" w:hanging="360"/>
      </w:pPr>
      <w:rPr>
        <w:rFonts w:ascii="Wingdings" w:hAnsi="Wingdings" w:hint="default"/>
      </w:rPr>
    </w:lvl>
  </w:abstractNum>
  <w:num w:numId="1" w16cid:durableId="630284572">
    <w:abstractNumId w:val="5"/>
  </w:num>
  <w:num w:numId="2" w16cid:durableId="727266251">
    <w:abstractNumId w:val="4"/>
  </w:num>
  <w:num w:numId="3" w16cid:durableId="151870076">
    <w:abstractNumId w:val="3"/>
  </w:num>
  <w:num w:numId="4" w16cid:durableId="425659523">
    <w:abstractNumId w:val="15"/>
  </w:num>
  <w:num w:numId="5" w16cid:durableId="634216940">
    <w:abstractNumId w:val="13"/>
  </w:num>
  <w:num w:numId="6" w16cid:durableId="851190730">
    <w:abstractNumId w:val="9"/>
  </w:num>
  <w:num w:numId="7" w16cid:durableId="1068499638">
    <w:abstractNumId w:val="14"/>
  </w:num>
  <w:num w:numId="8" w16cid:durableId="300229027">
    <w:abstractNumId w:val="7"/>
  </w:num>
  <w:num w:numId="9" w16cid:durableId="1391802977">
    <w:abstractNumId w:val="2"/>
  </w:num>
  <w:num w:numId="10" w16cid:durableId="807357963">
    <w:abstractNumId w:val="6"/>
  </w:num>
  <w:num w:numId="11" w16cid:durableId="156460479">
    <w:abstractNumId w:val="11"/>
  </w:num>
  <w:num w:numId="12" w16cid:durableId="328408892">
    <w:abstractNumId w:val="8"/>
  </w:num>
  <w:num w:numId="13" w16cid:durableId="2043478448">
    <w:abstractNumId w:val="16"/>
  </w:num>
  <w:num w:numId="14" w16cid:durableId="1523323470">
    <w:abstractNumId w:val="17"/>
  </w:num>
  <w:num w:numId="15" w16cid:durableId="2101099247">
    <w:abstractNumId w:val="10"/>
  </w:num>
  <w:num w:numId="16" w16cid:durableId="1870947997">
    <w:abstractNumId w:val="1"/>
  </w:num>
  <w:num w:numId="17" w16cid:durableId="714354151">
    <w:abstractNumId w:val="0"/>
  </w:num>
  <w:num w:numId="18" w16cid:durableId="94970657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cumentProtection w:formatting="1" w:enforcement="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068"/>
    <w:rsid w:val="0000189E"/>
    <w:rsid w:val="00010DF9"/>
    <w:rsid w:val="000232A9"/>
    <w:rsid w:val="00025367"/>
    <w:rsid w:val="00037BCE"/>
    <w:rsid w:val="00042681"/>
    <w:rsid w:val="00070C35"/>
    <w:rsid w:val="000917DF"/>
    <w:rsid w:val="00094B19"/>
    <w:rsid w:val="000A10E0"/>
    <w:rsid w:val="000B27B3"/>
    <w:rsid w:val="000B46A2"/>
    <w:rsid w:val="000C32EB"/>
    <w:rsid w:val="000C5DF2"/>
    <w:rsid w:val="00105CB4"/>
    <w:rsid w:val="00156E75"/>
    <w:rsid w:val="00175622"/>
    <w:rsid w:val="00190D3C"/>
    <w:rsid w:val="001E76D4"/>
    <w:rsid w:val="00242CD4"/>
    <w:rsid w:val="002636DB"/>
    <w:rsid w:val="00291E59"/>
    <w:rsid w:val="002A18E6"/>
    <w:rsid w:val="002F376C"/>
    <w:rsid w:val="002F6D28"/>
    <w:rsid w:val="00333A1A"/>
    <w:rsid w:val="0034154B"/>
    <w:rsid w:val="0034499D"/>
    <w:rsid w:val="00347AD3"/>
    <w:rsid w:val="00382EE1"/>
    <w:rsid w:val="003B405E"/>
    <w:rsid w:val="00402D96"/>
    <w:rsid w:val="00414881"/>
    <w:rsid w:val="004326AA"/>
    <w:rsid w:val="00483B49"/>
    <w:rsid w:val="004A67CC"/>
    <w:rsid w:val="004B3BE8"/>
    <w:rsid w:val="004D1341"/>
    <w:rsid w:val="004D1A7D"/>
    <w:rsid w:val="004E1A20"/>
    <w:rsid w:val="004E33B1"/>
    <w:rsid w:val="00526561"/>
    <w:rsid w:val="0054364B"/>
    <w:rsid w:val="00546585"/>
    <w:rsid w:val="005648C5"/>
    <w:rsid w:val="00582319"/>
    <w:rsid w:val="00585F82"/>
    <w:rsid w:val="00591ADB"/>
    <w:rsid w:val="00596345"/>
    <w:rsid w:val="00656FD6"/>
    <w:rsid w:val="006623E6"/>
    <w:rsid w:val="006A487C"/>
    <w:rsid w:val="006A4C42"/>
    <w:rsid w:val="006B3499"/>
    <w:rsid w:val="006D3B89"/>
    <w:rsid w:val="006F4832"/>
    <w:rsid w:val="00721FC8"/>
    <w:rsid w:val="007244CC"/>
    <w:rsid w:val="00754B9E"/>
    <w:rsid w:val="00777D15"/>
    <w:rsid w:val="007B19AA"/>
    <w:rsid w:val="007F368C"/>
    <w:rsid w:val="00814A3A"/>
    <w:rsid w:val="0082495A"/>
    <w:rsid w:val="00831F41"/>
    <w:rsid w:val="008526FD"/>
    <w:rsid w:val="00854EDB"/>
    <w:rsid w:val="00857F79"/>
    <w:rsid w:val="008710B5"/>
    <w:rsid w:val="00887F7C"/>
    <w:rsid w:val="008C6BD5"/>
    <w:rsid w:val="008D6833"/>
    <w:rsid w:val="00900442"/>
    <w:rsid w:val="009019A2"/>
    <w:rsid w:val="0094672D"/>
    <w:rsid w:val="00967606"/>
    <w:rsid w:val="00980C50"/>
    <w:rsid w:val="0099564C"/>
    <w:rsid w:val="009D0F35"/>
    <w:rsid w:val="009D3C74"/>
    <w:rsid w:val="009E45B3"/>
    <w:rsid w:val="00A12D92"/>
    <w:rsid w:val="00A30DA9"/>
    <w:rsid w:val="00A90E14"/>
    <w:rsid w:val="00AC2271"/>
    <w:rsid w:val="00AF22CA"/>
    <w:rsid w:val="00B2228C"/>
    <w:rsid w:val="00B25088"/>
    <w:rsid w:val="00B40A76"/>
    <w:rsid w:val="00B443E2"/>
    <w:rsid w:val="00B46360"/>
    <w:rsid w:val="00B503FB"/>
    <w:rsid w:val="00B719E4"/>
    <w:rsid w:val="00B80271"/>
    <w:rsid w:val="00B84EA8"/>
    <w:rsid w:val="00B9620D"/>
    <w:rsid w:val="00BB3CC2"/>
    <w:rsid w:val="00C10CF6"/>
    <w:rsid w:val="00C27D01"/>
    <w:rsid w:val="00C36F4B"/>
    <w:rsid w:val="00C55240"/>
    <w:rsid w:val="00C954DD"/>
    <w:rsid w:val="00C954F1"/>
    <w:rsid w:val="00C95AD7"/>
    <w:rsid w:val="00C97835"/>
    <w:rsid w:val="00CB7DAF"/>
    <w:rsid w:val="00D129E5"/>
    <w:rsid w:val="00D16DAC"/>
    <w:rsid w:val="00D23F17"/>
    <w:rsid w:val="00D55FCA"/>
    <w:rsid w:val="00D62B50"/>
    <w:rsid w:val="00D70E35"/>
    <w:rsid w:val="00D843E5"/>
    <w:rsid w:val="00DC4068"/>
    <w:rsid w:val="00DD2850"/>
    <w:rsid w:val="00DD7889"/>
    <w:rsid w:val="00DE3B9E"/>
    <w:rsid w:val="00E01ADF"/>
    <w:rsid w:val="00E35B8D"/>
    <w:rsid w:val="00E85E93"/>
    <w:rsid w:val="00EB57B7"/>
    <w:rsid w:val="00EE39E9"/>
    <w:rsid w:val="00EE3FF9"/>
    <w:rsid w:val="00F01310"/>
    <w:rsid w:val="00F357F6"/>
    <w:rsid w:val="00F44346"/>
    <w:rsid w:val="00F61704"/>
    <w:rsid w:val="00FF6D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28FA8"/>
  <w15:docId w15:val="{9039805D-E5F4-4160-919B-EFD151D92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lang w:val="en-US" w:eastAsia="en-US" w:bidi="ar-SA"/>
      </w:rPr>
    </w:rPrDefault>
    <w:pPrDefault>
      <w:pPr>
        <w:spacing w:line="276" w:lineRule="auto"/>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Standaard">
    <w:name w:val="Normal"/>
    <w:qFormat/>
    <w:rsid w:val="00D16DAC"/>
    <w:pPr>
      <w:spacing w:before="240"/>
      <w:ind w:left="357"/>
    </w:pPr>
    <w:rPr>
      <w:lang w:val="nl-NL"/>
    </w:rPr>
  </w:style>
  <w:style w:type="paragraph" w:styleId="Kop1">
    <w:name w:val="heading 1"/>
    <w:basedOn w:val="Standaard"/>
    <w:next w:val="Standaard"/>
    <w:link w:val="Kop1Char"/>
    <w:uiPriority w:val="9"/>
    <w:qFormat/>
    <w:rsid w:val="00190D3C"/>
    <w:pPr>
      <w:keepNext/>
      <w:numPr>
        <w:numId w:val="2"/>
      </w:numPr>
      <w:ind w:left="360"/>
      <w:outlineLvl w:val="0"/>
    </w:pPr>
    <w:rPr>
      <w:b/>
    </w:rPr>
  </w:style>
  <w:style w:type="paragraph" w:styleId="Kop2">
    <w:name w:val="heading 2"/>
    <w:basedOn w:val="Standaard"/>
    <w:next w:val="Standaard"/>
    <w:link w:val="Kop2Char"/>
    <w:uiPriority w:val="9"/>
    <w:unhideWhenUsed/>
    <w:qFormat/>
    <w:rsid w:val="00190D3C"/>
    <w:pPr>
      <w:keepNext/>
      <w:ind w:left="0"/>
      <w:outlineLvl w:val="1"/>
    </w:pPr>
    <w:rPr>
      <w:i/>
    </w:rPr>
  </w:style>
  <w:style w:type="paragraph" w:styleId="Kop3">
    <w:name w:val="heading 3"/>
    <w:basedOn w:val="Standaard"/>
    <w:next w:val="Standaard"/>
    <w:link w:val="Kop3Char"/>
    <w:uiPriority w:val="9"/>
    <w:unhideWhenUsed/>
    <w:qFormat/>
    <w:rsid w:val="006A487C"/>
    <w:pPr>
      <w:keepNext/>
      <w:keepLines/>
      <w:numPr>
        <w:numId w:val="7"/>
      </w:numPr>
      <w:spacing w:before="200"/>
      <w:ind w:left="717"/>
      <w:outlineLvl w:val="2"/>
    </w:pPr>
    <w:rPr>
      <w:rFonts w:eastAsiaTheme="majorEastAsia" w:cstheme="majorBidi"/>
      <w:bCs/>
      <w:i/>
    </w:rPr>
  </w:style>
  <w:style w:type="paragraph" w:styleId="Kop4">
    <w:name w:val="heading 4"/>
    <w:basedOn w:val="Standaard"/>
    <w:next w:val="Standaard"/>
    <w:link w:val="Kop4Char"/>
    <w:uiPriority w:val="9"/>
    <w:unhideWhenUsed/>
    <w:qFormat/>
    <w:locked/>
    <w:rsid w:val="00BB3CC2"/>
    <w:pPr>
      <w:keepNext/>
      <w:keepLines/>
      <w:spacing w:before="200"/>
      <w:outlineLvl w:val="3"/>
    </w:pPr>
    <w:rPr>
      <w:rFonts w:asciiTheme="majorHAnsi" w:eastAsiaTheme="majorEastAsia" w:hAnsiTheme="majorHAnsi"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90D3C"/>
    <w:rPr>
      <w:b/>
      <w:lang w:val="nl-NL"/>
    </w:rPr>
  </w:style>
  <w:style w:type="character" w:customStyle="1" w:styleId="Kop2Char">
    <w:name w:val="Kop 2 Char"/>
    <w:basedOn w:val="Standaardalinea-lettertype"/>
    <w:link w:val="Kop2"/>
    <w:uiPriority w:val="9"/>
    <w:rsid w:val="00190D3C"/>
    <w:rPr>
      <w:i/>
      <w:lang w:val="nl-NL"/>
    </w:rPr>
  </w:style>
  <w:style w:type="character" w:customStyle="1" w:styleId="Kop4Char">
    <w:name w:val="Kop 4 Char"/>
    <w:basedOn w:val="Standaardalinea-lettertype"/>
    <w:link w:val="Kop4"/>
    <w:uiPriority w:val="9"/>
    <w:rsid w:val="00BB3CC2"/>
    <w:rPr>
      <w:rFonts w:asciiTheme="majorHAnsi" w:eastAsiaTheme="majorEastAsia" w:hAnsiTheme="majorHAnsi" w:cstheme="majorBidi"/>
      <w:b/>
      <w:bCs/>
      <w:i/>
      <w:iCs/>
      <w:color w:val="4F81BD" w:themeColor="accent1"/>
      <w:lang w:val="nl-NL"/>
    </w:rPr>
  </w:style>
  <w:style w:type="character" w:customStyle="1" w:styleId="itemtitle">
    <w:name w:val="item_title"/>
    <w:basedOn w:val="Standaardalinea-lettertype"/>
    <w:locked/>
    <w:rsid w:val="00190D3C"/>
    <w:rPr>
      <w:rFonts w:ascii="Times New Roman" w:hAnsi="Times New Roman" w:cs="Times New Roman" w:hint="default"/>
    </w:rPr>
  </w:style>
  <w:style w:type="character" w:customStyle="1" w:styleId="Kop3Char">
    <w:name w:val="Kop 3 Char"/>
    <w:basedOn w:val="Standaardalinea-lettertype"/>
    <w:link w:val="Kop3"/>
    <w:uiPriority w:val="9"/>
    <w:rsid w:val="006A487C"/>
    <w:rPr>
      <w:rFonts w:eastAsiaTheme="majorEastAsia" w:cstheme="majorBidi"/>
      <w:bCs/>
      <w:i/>
      <w:lang w:val="nl-NL"/>
    </w:rPr>
  </w:style>
  <w:style w:type="paragraph" w:styleId="Titel">
    <w:name w:val="Title"/>
    <w:basedOn w:val="Standaard"/>
    <w:next w:val="Standaard"/>
    <w:link w:val="TitelChar"/>
    <w:uiPriority w:val="10"/>
    <w:qFormat/>
    <w:locked/>
    <w:rsid w:val="00854EDB"/>
    <w:pPr>
      <w:pBdr>
        <w:bottom w:val="single" w:sz="4" w:space="1" w:color="auto"/>
      </w:pBdr>
      <w:ind w:left="0"/>
      <w:jc w:val="center"/>
    </w:pPr>
    <w:rPr>
      <w:b/>
    </w:rPr>
  </w:style>
  <w:style w:type="character" w:customStyle="1" w:styleId="TitelChar">
    <w:name w:val="Titel Char"/>
    <w:basedOn w:val="Standaardalinea-lettertype"/>
    <w:link w:val="Titel"/>
    <w:uiPriority w:val="10"/>
    <w:rsid w:val="00854EDB"/>
    <w:rPr>
      <w:b/>
      <w:lang w:val="nl-NL"/>
    </w:rPr>
  </w:style>
  <w:style w:type="paragraph" w:customStyle="1" w:styleId="Onderstrepen">
    <w:name w:val="Onderstrepen"/>
    <w:basedOn w:val="Standaard"/>
    <w:next w:val="Standaard"/>
    <w:link w:val="OnderstrepenChar"/>
    <w:locked/>
    <w:rsid w:val="00980C50"/>
    <w:rPr>
      <w:u w:val="single"/>
    </w:rPr>
  </w:style>
  <w:style w:type="character" w:styleId="Zwaar">
    <w:name w:val="Strong"/>
    <w:aliases w:val="Standaard2"/>
    <w:uiPriority w:val="22"/>
    <w:qFormat/>
    <w:rsid w:val="006A487C"/>
  </w:style>
  <w:style w:type="character" w:customStyle="1" w:styleId="OnderstrepenChar">
    <w:name w:val="Onderstrepen Char"/>
    <w:basedOn w:val="Standaardalinea-lettertype"/>
    <w:link w:val="Onderstrepen"/>
    <w:rsid w:val="00980C50"/>
    <w:rPr>
      <w:u w:val="single"/>
      <w:lang w:val="nl-NL"/>
    </w:rPr>
  </w:style>
  <w:style w:type="character" w:styleId="Tekstvantijdelijkeaanduiding">
    <w:name w:val="Placeholder Text"/>
    <w:basedOn w:val="Standaardalinea-lettertype"/>
    <w:uiPriority w:val="99"/>
    <w:semiHidden/>
    <w:locked/>
    <w:rsid w:val="004D1A7D"/>
    <w:rPr>
      <w:color w:val="808080"/>
    </w:rPr>
  </w:style>
  <w:style w:type="paragraph" w:styleId="Ballontekst">
    <w:name w:val="Balloon Text"/>
    <w:basedOn w:val="Standaard"/>
    <w:link w:val="BallontekstChar"/>
    <w:uiPriority w:val="99"/>
    <w:semiHidden/>
    <w:unhideWhenUsed/>
    <w:locked/>
    <w:rsid w:val="004D1A7D"/>
    <w:pPr>
      <w:spacing w:before="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D1A7D"/>
    <w:rPr>
      <w:rFonts w:ascii="Tahoma" w:hAnsi="Tahoma" w:cs="Tahoma"/>
      <w:sz w:val="16"/>
      <w:szCs w:val="16"/>
      <w:lang w:val="nl-NL"/>
    </w:rPr>
  </w:style>
  <w:style w:type="character" w:styleId="Subtieleverwijzing">
    <w:name w:val="Subtle Reference"/>
    <w:basedOn w:val="Standaardalinea-lettertype"/>
    <w:uiPriority w:val="31"/>
    <w:qFormat/>
    <w:locked/>
    <w:rsid w:val="00B2228C"/>
    <w:rPr>
      <w:smallCaps/>
      <w:color w:val="C0504D" w:themeColor="accent2"/>
      <w:u w:val="single"/>
    </w:rPr>
  </w:style>
  <w:style w:type="character" w:styleId="Intensievebenadrukking">
    <w:name w:val="Intense Emphasis"/>
    <w:uiPriority w:val="21"/>
    <w:qFormat/>
    <w:locked/>
    <w:rsid w:val="00B2228C"/>
    <w:rPr>
      <w:b/>
      <w:sz w:val="32"/>
    </w:rPr>
  </w:style>
  <w:style w:type="character" w:styleId="Nadruk">
    <w:name w:val="Emphasis"/>
    <w:aliases w:val="Markeren"/>
    <w:uiPriority w:val="20"/>
    <w:qFormat/>
    <w:rsid w:val="00B9620D"/>
    <w:rPr>
      <w:rFonts w:ascii="Calibri" w:hAnsi="Calibri"/>
      <w:b/>
      <w:color w:val="FF0000"/>
      <w:sz w:val="20"/>
      <w:u w:val="none"/>
    </w:rPr>
  </w:style>
  <w:style w:type="paragraph" w:styleId="Lijstalinea">
    <w:name w:val="List Paragraph"/>
    <w:basedOn w:val="Standaard"/>
    <w:uiPriority w:val="34"/>
    <w:qFormat/>
    <w:locked/>
    <w:rsid w:val="00582319"/>
    <w:pPr>
      <w:ind w:left="720"/>
      <w:contextualSpacing/>
    </w:pPr>
  </w:style>
  <w:style w:type="paragraph" w:styleId="Revisie">
    <w:name w:val="Revision"/>
    <w:hidden/>
    <w:uiPriority w:val="99"/>
    <w:semiHidden/>
    <w:rsid w:val="00F01310"/>
    <w:pPr>
      <w:spacing w:line="240" w:lineRule="auto"/>
    </w:pPr>
    <w:rPr>
      <w:lang w:val="nl-NL"/>
    </w:rPr>
  </w:style>
  <w:style w:type="character" w:styleId="Hyperlink">
    <w:name w:val="Hyperlink"/>
    <w:basedOn w:val="Standaardalinea-lettertype"/>
    <w:uiPriority w:val="99"/>
    <w:unhideWhenUsed/>
    <w:locked/>
    <w:rsid w:val="0054364B"/>
    <w:rPr>
      <w:color w:val="0000FF" w:themeColor="hyperlink"/>
      <w:u w:val="single"/>
    </w:rPr>
  </w:style>
  <w:style w:type="character" w:customStyle="1" w:styleId="normaltextrun">
    <w:name w:val="normaltextrun"/>
    <w:basedOn w:val="Standaardalinea-lettertype"/>
    <w:rsid w:val="00402D96"/>
  </w:style>
  <w:style w:type="character" w:styleId="GevolgdeHyperlink">
    <w:name w:val="FollowedHyperlink"/>
    <w:basedOn w:val="Standaardalinea-lettertype"/>
    <w:uiPriority w:val="99"/>
    <w:semiHidden/>
    <w:unhideWhenUsed/>
    <w:locked/>
    <w:rsid w:val="00414881"/>
    <w:rPr>
      <w:color w:val="800080" w:themeColor="followedHyperlink"/>
      <w:u w:val="single"/>
    </w:rPr>
  </w:style>
  <w:style w:type="character" w:styleId="Onopgelostemelding">
    <w:name w:val="Unresolved Mention"/>
    <w:basedOn w:val="Standaardalinea-lettertype"/>
    <w:uiPriority w:val="99"/>
    <w:semiHidden/>
    <w:unhideWhenUsed/>
    <w:rsid w:val="00777D15"/>
    <w:rPr>
      <w:color w:val="605E5C"/>
      <w:shd w:val="clear" w:color="auto" w:fill="E1DFDD"/>
    </w:rPr>
  </w:style>
  <w:style w:type="numbering" w:customStyle="1" w:styleId="CurrentList1">
    <w:name w:val="Current List1"/>
    <w:uiPriority w:val="99"/>
    <w:rsid w:val="00347AD3"/>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116207">
      <w:bodyDiv w:val="1"/>
      <w:marLeft w:val="0"/>
      <w:marRight w:val="0"/>
      <w:marTop w:val="0"/>
      <w:marBottom w:val="0"/>
      <w:divBdr>
        <w:top w:val="none" w:sz="0" w:space="0" w:color="auto"/>
        <w:left w:val="none" w:sz="0" w:space="0" w:color="auto"/>
        <w:bottom w:val="none" w:sz="0" w:space="0" w:color="auto"/>
        <w:right w:val="none" w:sz="0" w:space="0" w:color="auto"/>
      </w:divBdr>
    </w:div>
    <w:div w:id="233396093">
      <w:bodyDiv w:val="1"/>
      <w:marLeft w:val="0"/>
      <w:marRight w:val="0"/>
      <w:marTop w:val="0"/>
      <w:marBottom w:val="0"/>
      <w:divBdr>
        <w:top w:val="none" w:sz="0" w:space="0" w:color="auto"/>
        <w:left w:val="none" w:sz="0" w:space="0" w:color="auto"/>
        <w:bottom w:val="none" w:sz="0" w:space="0" w:color="auto"/>
        <w:right w:val="none" w:sz="0" w:space="0" w:color="auto"/>
      </w:divBdr>
      <w:divsChild>
        <w:div w:id="365911798">
          <w:marLeft w:val="0"/>
          <w:marRight w:val="0"/>
          <w:marTop w:val="0"/>
          <w:marBottom w:val="0"/>
          <w:divBdr>
            <w:top w:val="none" w:sz="0" w:space="0" w:color="auto"/>
            <w:left w:val="none" w:sz="0" w:space="0" w:color="auto"/>
            <w:bottom w:val="none" w:sz="0" w:space="0" w:color="auto"/>
            <w:right w:val="none" w:sz="0" w:space="0" w:color="auto"/>
          </w:divBdr>
          <w:divsChild>
            <w:div w:id="1095631295">
              <w:marLeft w:val="0"/>
              <w:marRight w:val="0"/>
              <w:marTop w:val="0"/>
              <w:marBottom w:val="0"/>
              <w:divBdr>
                <w:top w:val="none" w:sz="0" w:space="0" w:color="auto"/>
                <w:left w:val="none" w:sz="0" w:space="0" w:color="auto"/>
                <w:bottom w:val="none" w:sz="0" w:space="0" w:color="auto"/>
                <w:right w:val="none" w:sz="0" w:space="0" w:color="auto"/>
              </w:divBdr>
            </w:div>
          </w:divsChild>
        </w:div>
        <w:div w:id="1997760163">
          <w:marLeft w:val="0"/>
          <w:marRight w:val="0"/>
          <w:marTop w:val="0"/>
          <w:marBottom w:val="0"/>
          <w:divBdr>
            <w:top w:val="none" w:sz="0" w:space="0" w:color="auto"/>
            <w:left w:val="none" w:sz="0" w:space="0" w:color="auto"/>
            <w:bottom w:val="none" w:sz="0" w:space="0" w:color="auto"/>
            <w:right w:val="none" w:sz="0" w:space="0" w:color="auto"/>
          </w:divBdr>
          <w:divsChild>
            <w:div w:id="440302794">
              <w:marLeft w:val="0"/>
              <w:marRight w:val="0"/>
              <w:marTop w:val="0"/>
              <w:marBottom w:val="0"/>
              <w:divBdr>
                <w:top w:val="none" w:sz="0" w:space="0" w:color="auto"/>
                <w:left w:val="none" w:sz="0" w:space="0" w:color="auto"/>
                <w:bottom w:val="none" w:sz="0" w:space="0" w:color="auto"/>
                <w:right w:val="none" w:sz="0" w:space="0" w:color="auto"/>
              </w:divBdr>
            </w:div>
          </w:divsChild>
        </w:div>
        <w:div w:id="1595742410">
          <w:marLeft w:val="0"/>
          <w:marRight w:val="0"/>
          <w:marTop w:val="0"/>
          <w:marBottom w:val="0"/>
          <w:divBdr>
            <w:top w:val="none" w:sz="0" w:space="0" w:color="auto"/>
            <w:left w:val="none" w:sz="0" w:space="0" w:color="auto"/>
            <w:bottom w:val="none" w:sz="0" w:space="0" w:color="auto"/>
            <w:right w:val="none" w:sz="0" w:space="0" w:color="auto"/>
          </w:divBdr>
          <w:divsChild>
            <w:div w:id="69311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289291">
      <w:bodyDiv w:val="1"/>
      <w:marLeft w:val="0"/>
      <w:marRight w:val="0"/>
      <w:marTop w:val="0"/>
      <w:marBottom w:val="0"/>
      <w:divBdr>
        <w:top w:val="none" w:sz="0" w:space="0" w:color="auto"/>
        <w:left w:val="none" w:sz="0" w:space="0" w:color="auto"/>
        <w:bottom w:val="none" w:sz="0" w:space="0" w:color="auto"/>
        <w:right w:val="none" w:sz="0" w:space="0" w:color="auto"/>
      </w:divBdr>
    </w:div>
    <w:div w:id="780799582">
      <w:bodyDiv w:val="1"/>
      <w:marLeft w:val="0"/>
      <w:marRight w:val="0"/>
      <w:marTop w:val="0"/>
      <w:marBottom w:val="0"/>
      <w:divBdr>
        <w:top w:val="none" w:sz="0" w:space="0" w:color="auto"/>
        <w:left w:val="none" w:sz="0" w:space="0" w:color="auto"/>
        <w:bottom w:val="none" w:sz="0" w:space="0" w:color="auto"/>
        <w:right w:val="none" w:sz="0" w:space="0" w:color="auto"/>
      </w:divBdr>
    </w:div>
    <w:div w:id="1161774806">
      <w:bodyDiv w:val="1"/>
      <w:marLeft w:val="0"/>
      <w:marRight w:val="0"/>
      <w:marTop w:val="0"/>
      <w:marBottom w:val="0"/>
      <w:divBdr>
        <w:top w:val="none" w:sz="0" w:space="0" w:color="auto"/>
        <w:left w:val="none" w:sz="0" w:space="0" w:color="auto"/>
        <w:bottom w:val="none" w:sz="0" w:space="0" w:color="auto"/>
        <w:right w:val="none" w:sz="0" w:space="0" w:color="auto"/>
      </w:divBdr>
    </w:div>
    <w:div w:id="1320960553">
      <w:bodyDiv w:val="1"/>
      <w:marLeft w:val="0"/>
      <w:marRight w:val="0"/>
      <w:marTop w:val="0"/>
      <w:marBottom w:val="0"/>
      <w:divBdr>
        <w:top w:val="none" w:sz="0" w:space="0" w:color="auto"/>
        <w:left w:val="none" w:sz="0" w:space="0" w:color="auto"/>
        <w:bottom w:val="none" w:sz="0" w:space="0" w:color="auto"/>
        <w:right w:val="none" w:sz="0" w:space="0" w:color="auto"/>
      </w:divBdr>
      <w:divsChild>
        <w:div w:id="119541048">
          <w:marLeft w:val="0"/>
          <w:marRight w:val="0"/>
          <w:marTop w:val="0"/>
          <w:marBottom w:val="0"/>
          <w:divBdr>
            <w:top w:val="none" w:sz="0" w:space="0" w:color="auto"/>
            <w:left w:val="none" w:sz="0" w:space="0" w:color="auto"/>
            <w:bottom w:val="none" w:sz="0" w:space="0" w:color="auto"/>
            <w:right w:val="none" w:sz="0" w:space="0" w:color="auto"/>
          </w:divBdr>
        </w:div>
        <w:div w:id="43214418">
          <w:marLeft w:val="0"/>
          <w:marRight w:val="0"/>
          <w:marTop w:val="0"/>
          <w:marBottom w:val="0"/>
          <w:divBdr>
            <w:top w:val="none" w:sz="0" w:space="0" w:color="auto"/>
            <w:left w:val="none" w:sz="0" w:space="0" w:color="auto"/>
            <w:bottom w:val="none" w:sz="0" w:space="0" w:color="auto"/>
            <w:right w:val="none" w:sz="0" w:space="0" w:color="auto"/>
          </w:divBdr>
          <w:divsChild>
            <w:div w:id="685644358">
              <w:marLeft w:val="0"/>
              <w:marRight w:val="0"/>
              <w:marTop w:val="0"/>
              <w:marBottom w:val="0"/>
              <w:divBdr>
                <w:top w:val="none" w:sz="0" w:space="0" w:color="auto"/>
                <w:left w:val="none" w:sz="0" w:space="0" w:color="auto"/>
                <w:bottom w:val="none" w:sz="0" w:space="0" w:color="auto"/>
                <w:right w:val="none" w:sz="0" w:space="0" w:color="auto"/>
              </w:divBdr>
            </w:div>
          </w:divsChild>
        </w:div>
        <w:div w:id="1899898171">
          <w:marLeft w:val="0"/>
          <w:marRight w:val="0"/>
          <w:marTop w:val="0"/>
          <w:marBottom w:val="0"/>
          <w:divBdr>
            <w:top w:val="none" w:sz="0" w:space="0" w:color="auto"/>
            <w:left w:val="none" w:sz="0" w:space="0" w:color="auto"/>
            <w:bottom w:val="none" w:sz="0" w:space="0" w:color="auto"/>
            <w:right w:val="none" w:sz="0" w:space="0" w:color="auto"/>
          </w:divBdr>
        </w:div>
        <w:div w:id="972170944">
          <w:marLeft w:val="0"/>
          <w:marRight w:val="0"/>
          <w:marTop w:val="0"/>
          <w:marBottom w:val="0"/>
          <w:divBdr>
            <w:top w:val="none" w:sz="0" w:space="0" w:color="auto"/>
            <w:left w:val="none" w:sz="0" w:space="0" w:color="auto"/>
            <w:bottom w:val="none" w:sz="0" w:space="0" w:color="auto"/>
            <w:right w:val="none" w:sz="0" w:space="0" w:color="auto"/>
          </w:divBdr>
          <w:divsChild>
            <w:div w:id="1334911664">
              <w:marLeft w:val="0"/>
              <w:marRight w:val="0"/>
              <w:marTop w:val="0"/>
              <w:marBottom w:val="0"/>
              <w:divBdr>
                <w:top w:val="none" w:sz="0" w:space="0" w:color="auto"/>
                <w:left w:val="none" w:sz="0" w:space="0" w:color="auto"/>
                <w:bottom w:val="none" w:sz="0" w:space="0" w:color="auto"/>
                <w:right w:val="none" w:sz="0" w:space="0" w:color="auto"/>
              </w:divBdr>
            </w:div>
          </w:divsChild>
        </w:div>
        <w:div w:id="517038630">
          <w:marLeft w:val="0"/>
          <w:marRight w:val="0"/>
          <w:marTop w:val="0"/>
          <w:marBottom w:val="0"/>
          <w:divBdr>
            <w:top w:val="none" w:sz="0" w:space="0" w:color="auto"/>
            <w:left w:val="none" w:sz="0" w:space="0" w:color="auto"/>
            <w:bottom w:val="none" w:sz="0" w:space="0" w:color="auto"/>
            <w:right w:val="none" w:sz="0" w:space="0" w:color="auto"/>
          </w:divBdr>
        </w:div>
        <w:div w:id="1287733174">
          <w:marLeft w:val="0"/>
          <w:marRight w:val="0"/>
          <w:marTop w:val="0"/>
          <w:marBottom w:val="0"/>
          <w:divBdr>
            <w:top w:val="none" w:sz="0" w:space="0" w:color="auto"/>
            <w:left w:val="none" w:sz="0" w:space="0" w:color="auto"/>
            <w:bottom w:val="none" w:sz="0" w:space="0" w:color="auto"/>
            <w:right w:val="none" w:sz="0" w:space="0" w:color="auto"/>
          </w:divBdr>
          <w:divsChild>
            <w:div w:id="1856266966">
              <w:marLeft w:val="0"/>
              <w:marRight w:val="0"/>
              <w:marTop w:val="0"/>
              <w:marBottom w:val="0"/>
              <w:divBdr>
                <w:top w:val="none" w:sz="0" w:space="0" w:color="auto"/>
                <w:left w:val="none" w:sz="0" w:space="0" w:color="auto"/>
                <w:bottom w:val="none" w:sz="0" w:space="0" w:color="auto"/>
                <w:right w:val="none" w:sz="0" w:space="0" w:color="auto"/>
              </w:divBdr>
            </w:div>
          </w:divsChild>
        </w:div>
        <w:div w:id="1439444882">
          <w:marLeft w:val="0"/>
          <w:marRight w:val="0"/>
          <w:marTop w:val="0"/>
          <w:marBottom w:val="0"/>
          <w:divBdr>
            <w:top w:val="none" w:sz="0" w:space="0" w:color="auto"/>
            <w:left w:val="none" w:sz="0" w:space="0" w:color="auto"/>
            <w:bottom w:val="none" w:sz="0" w:space="0" w:color="auto"/>
            <w:right w:val="none" w:sz="0" w:space="0" w:color="auto"/>
          </w:divBdr>
        </w:div>
        <w:div w:id="1617565756">
          <w:marLeft w:val="0"/>
          <w:marRight w:val="0"/>
          <w:marTop w:val="0"/>
          <w:marBottom w:val="0"/>
          <w:divBdr>
            <w:top w:val="none" w:sz="0" w:space="0" w:color="auto"/>
            <w:left w:val="none" w:sz="0" w:space="0" w:color="auto"/>
            <w:bottom w:val="none" w:sz="0" w:space="0" w:color="auto"/>
            <w:right w:val="none" w:sz="0" w:space="0" w:color="auto"/>
          </w:divBdr>
          <w:divsChild>
            <w:div w:id="2042050179">
              <w:marLeft w:val="0"/>
              <w:marRight w:val="0"/>
              <w:marTop w:val="0"/>
              <w:marBottom w:val="0"/>
              <w:divBdr>
                <w:top w:val="none" w:sz="0" w:space="0" w:color="auto"/>
                <w:left w:val="none" w:sz="0" w:space="0" w:color="auto"/>
                <w:bottom w:val="none" w:sz="0" w:space="0" w:color="auto"/>
                <w:right w:val="none" w:sz="0" w:space="0" w:color="auto"/>
              </w:divBdr>
            </w:div>
          </w:divsChild>
        </w:div>
        <w:div w:id="842816844">
          <w:marLeft w:val="0"/>
          <w:marRight w:val="0"/>
          <w:marTop w:val="0"/>
          <w:marBottom w:val="0"/>
          <w:divBdr>
            <w:top w:val="none" w:sz="0" w:space="0" w:color="auto"/>
            <w:left w:val="none" w:sz="0" w:space="0" w:color="auto"/>
            <w:bottom w:val="none" w:sz="0" w:space="0" w:color="auto"/>
            <w:right w:val="none" w:sz="0" w:space="0" w:color="auto"/>
          </w:divBdr>
        </w:div>
        <w:div w:id="922297446">
          <w:marLeft w:val="0"/>
          <w:marRight w:val="0"/>
          <w:marTop w:val="0"/>
          <w:marBottom w:val="0"/>
          <w:divBdr>
            <w:top w:val="none" w:sz="0" w:space="0" w:color="auto"/>
            <w:left w:val="none" w:sz="0" w:space="0" w:color="auto"/>
            <w:bottom w:val="none" w:sz="0" w:space="0" w:color="auto"/>
            <w:right w:val="none" w:sz="0" w:space="0" w:color="auto"/>
          </w:divBdr>
          <w:divsChild>
            <w:div w:id="1233202220">
              <w:marLeft w:val="0"/>
              <w:marRight w:val="0"/>
              <w:marTop w:val="0"/>
              <w:marBottom w:val="0"/>
              <w:divBdr>
                <w:top w:val="none" w:sz="0" w:space="0" w:color="auto"/>
                <w:left w:val="none" w:sz="0" w:space="0" w:color="auto"/>
                <w:bottom w:val="none" w:sz="0" w:space="0" w:color="auto"/>
                <w:right w:val="none" w:sz="0" w:space="0" w:color="auto"/>
              </w:divBdr>
            </w:div>
          </w:divsChild>
        </w:div>
        <w:div w:id="1809398236">
          <w:marLeft w:val="0"/>
          <w:marRight w:val="0"/>
          <w:marTop w:val="0"/>
          <w:marBottom w:val="0"/>
          <w:divBdr>
            <w:top w:val="none" w:sz="0" w:space="0" w:color="auto"/>
            <w:left w:val="none" w:sz="0" w:space="0" w:color="auto"/>
            <w:bottom w:val="none" w:sz="0" w:space="0" w:color="auto"/>
            <w:right w:val="none" w:sz="0" w:space="0" w:color="auto"/>
          </w:divBdr>
        </w:div>
        <w:div w:id="166020285">
          <w:marLeft w:val="0"/>
          <w:marRight w:val="0"/>
          <w:marTop w:val="0"/>
          <w:marBottom w:val="0"/>
          <w:divBdr>
            <w:top w:val="none" w:sz="0" w:space="0" w:color="auto"/>
            <w:left w:val="none" w:sz="0" w:space="0" w:color="auto"/>
            <w:bottom w:val="none" w:sz="0" w:space="0" w:color="auto"/>
            <w:right w:val="none" w:sz="0" w:space="0" w:color="auto"/>
          </w:divBdr>
          <w:divsChild>
            <w:div w:id="1453816958">
              <w:marLeft w:val="0"/>
              <w:marRight w:val="0"/>
              <w:marTop w:val="0"/>
              <w:marBottom w:val="0"/>
              <w:divBdr>
                <w:top w:val="none" w:sz="0" w:space="0" w:color="auto"/>
                <w:left w:val="none" w:sz="0" w:space="0" w:color="auto"/>
                <w:bottom w:val="none" w:sz="0" w:space="0" w:color="auto"/>
                <w:right w:val="none" w:sz="0" w:space="0" w:color="auto"/>
              </w:divBdr>
            </w:div>
          </w:divsChild>
        </w:div>
        <w:div w:id="284577558">
          <w:marLeft w:val="0"/>
          <w:marRight w:val="0"/>
          <w:marTop w:val="0"/>
          <w:marBottom w:val="0"/>
          <w:divBdr>
            <w:top w:val="none" w:sz="0" w:space="0" w:color="auto"/>
            <w:left w:val="none" w:sz="0" w:space="0" w:color="auto"/>
            <w:bottom w:val="none" w:sz="0" w:space="0" w:color="auto"/>
            <w:right w:val="none" w:sz="0" w:space="0" w:color="auto"/>
          </w:divBdr>
        </w:div>
        <w:div w:id="1072892956">
          <w:marLeft w:val="0"/>
          <w:marRight w:val="0"/>
          <w:marTop w:val="0"/>
          <w:marBottom w:val="0"/>
          <w:divBdr>
            <w:top w:val="none" w:sz="0" w:space="0" w:color="auto"/>
            <w:left w:val="none" w:sz="0" w:space="0" w:color="auto"/>
            <w:bottom w:val="none" w:sz="0" w:space="0" w:color="auto"/>
            <w:right w:val="none" w:sz="0" w:space="0" w:color="auto"/>
          </w:divBdr>
          <w:divsChild>
            <w:div w:id="601497517">
              <w:marLeft w:val="0"/>
              <w:marRight w:val="0"/>
              <w:marTop w:val="0"/>
              <w:marBottom w:val="0"/>
              <w:divBdr>
                <w:top w:val="none" w:sz="0" w:space="0" w:color="auto"/>
                <w:left w:val="none" w:sz="0" w:space="0" w:color="auto"/>
                <w:bottom w:val="none" w:sz="0" w:space="0" w:color="auto"/>
                <w:right w:val="none" w:sz="0" w:space="0" w:color="auto"/>
              </w:divBdr>
            </w:div>
          </w:divsChild>
        </w:div>
        <w:div w:id="268775384">
          <w:marLeft w:val="0"/>
          <w:marRight w:val="0"/>
          <w:marTop w:val="0"/>
          <w:marBottom w:val="0"/>
          <w:divBdr>
            <w:top w:val="none" w:sz="0" w:space="0" w:color="auto"/>
            <w:left w:val="none" w:sz="0" w:space="0" w:color="auto"/>
            <w:bottom w:val="none" w:sz="0" w:space="0" w:color="auto"/>
            <w:right w:val="none" w:sz="0" w:space="0" w:color="auto"/>
          </w:divBdr>
        </w:div>
        <w:div w:id="2064214816">
          <w:marLeft w:val="0"/>
          <w:marRight w:val="0"/>
          <w:marTop w:val="0"/>
          <w:marBottom w:val="0"/>
          <w:divBdr>
            <w:top w:val="none" w:sz="0" w:space="0" w:color="auto"/>
            <w:left w:val="none" w:sz="0" w:space="0" w:color="auto"/>
            <w:bottom w:val="none" w:sz="0" w:space="0" w:color="auto"/>
            <w:right w:val="none" w:sz="0" w:space="0" w:color="auto"/>
          </w:divBdr>
          <w:divsChild>
            <w:div w:id="212306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154988">
      <w:bodyDiv w:val="1"/>
      <w:marLeft w:val="0"/>
      <w:marRight w:val="0"/>
      <w:marTop w:val="0"/>
      <w:marBottom w:val="0"/>
      <w:divBdr>
        <w:top w:val="none" w:sz="0" w:space="0" w:color="auto"/>
        <w:left w:val="none" w:sz="0" w:space="0" w:color="auto"/>
        <w:bottom w:val="none" w:sz="0" w:space="0" w:color="auto"/>
        <w:right w:val="none" w:sz="0" w:space="0" w:color="auto"/>
      </w:divBdr>
      <w:divsChild>
        <w:div w:id="1857039502">
          <w:marLeft w:val="0"/>
          <w:marRight w:val="0"/>
          <w:marTop w:val="0"/>
          <w:marBottom w:val="0"/>
          <w:divBdr>
            <w:top w:val="none" w:sz="0" w:space="0" w:color="auto"/>
            <w:left w:val="none" w:sz="0" w:space="0" w:color="auto"/>
            <w:bottom w:val="none" w:sz="0" w:space="0" w:color="auto"/>
            <w:right w:val="none" w:sz="0" w:space="0" w:color="auto"/>
          </w:divBdr>
        </w:div>
      </w:divsChild>
    </w:div>
    <w:div w:id="1979646413">
      <w:bodyDiv w:val="1"/>
      <w:marLeft w:val="0"/>
      <w:marRight w:val="0"/>
      <w:marTop w:val="0"/>
      <w:marBottom w:val="0"/>
      <w:divBdr>
        <w:top w:val="none" w:sz="0" w:space="0" w:color="auto"/>
        <w:left w:val="none" w:sz="0" w:space="0" w:color="auto"/>
        <w:bottom w:val="none" w:sz="0" w:space="0" w:color="auto"/>
        <w:right w:val="none" w:sz="0" w:space="0" w:color="auto"/>
      </w:divBdr>
    </w:div>
    <w:div w:id="2002196650">
      <w:bodyDiv w:val="1"/>
      <w:marLeft w:val="0"/>
      <w:marRight w:val="0"/>
      <w:marTop w:val="0"/>
      <w:marBottom w:val="0"/>
      <w:divBdr>
        <w:top w:val="none" w:sz="0" w:space="0" w:color="auto"/>
        <w:left w:val="none" w:sz="0" w:space="0" w:color="auto"/>
        <w:bottom w:val="none" w:sz="0" w:space="0" w:color="auto"/>
        <w:right w:val="none" w:sz="0" w:space="0" w:color="auto"/>
      </w:divBdr>
      <w:divsChild>
        <w:div w:id="2115519716">
          <w:marLeft w:val="0"/>
          <w:marRight w:val="0"/>
          <w:marTop w:val="0"/>
          <w:marBottom w:val="0"/>
          <w:divBdr>
            <w:top w:val="none" w:sz="0" w:space="0" w:color="auto"/>
            <w:left w:val="none" w:sz="0" w:space="0" w:color="auto"/>
            <w:bottom w:val="none" w:sz="0" w:space="0" w:color="auto"/>
            <w:right w:val="none" w:sz="0" w:space="0" w:color="auto"/>
          </w:divBdr>
        </w:div>
      </w:divsChild>
    </w:div>
    <w:div w:id="2011712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astiaan%20Vrielink\Downloads\Sjabloon%20Transcriptie%20Algemeen.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5249128E109604080DA862E0A55E944" ma:contentTypeVersion="4" ma:contentTypeDescription="Een nieuw document maken." ma:contentTypeScope="" ma:versionID="982c89dbfbfce30f7ebf5d8c8de083c3">
  <xsd:schema xmlns:xsd="http://www.w3.org/2001/XMLSchema" xmlns:xs="http://www.w3.org/2001/XMLSchema" xmlns:p="http://schemas.microsoft.com/office/2006/metadata/properties" xmlns:ns2="a20661a6-a730-447d-8156-ac08a1734a38" targetNamespace="http://schemas.microsoft.com/office/2006/metadata/properties" ma:root="true" ma:fieldsID="6b7109238a3ce67c351853f15e7a6e89" ns2:_="">
    <xsd:import namespace="a20661a6-a730-447d-8156-ac08a1734a3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0661a6-a730-447d-8156-ac08a1734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45907-1CF9-43A2-8235-1F7AA2349329}">
  <ds:schemaRefs>
    <ds:schemaRef ds:uri="http://schemas.microsoft.com/sharepoint/v3/contenttype/forms"/>
  </ds:schemaRefs>
</ds:datastoreItem>
</file>

<file path=customXml/itemProps2.xml><?xml version="1.0" encoding="utf-8"?>
<ds:datastoreItem xmlns:ds="http://schemas.openxmlformats.org/officeDocument/2006/customXml" ds:itemID="{A4C36602-40ED-41E9-8E3B-9F7B5D887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0661a6-a730-447d-8156-ac08a1734a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2A60C6-BE72-47FC-B54B-8807E8F6E34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DAE49D-8DB4-4BEF-8F96-F372201A8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Sjabloon Transcriptie Algemeen</Template>
  <TotalTime>8</TotalTime>
  <Pages>97</Pages>
  <Words>56163</Words>
  <Characters>308899</Characters>
  <Application>Microsoft Office Word</Application>
  <DocSecurity>0</DocSecurity>
  <Lines>2574</Lines>
  <Paragraphs>728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dc:creator>
  <cp:lastModifiedBy>Jessica Mooij</cp:lastModifiedBy>
  <cp:revision>4</cp:revision>
  <dcterms:created xsi:type="dcterms:W3CDTF">2023-11-24T10:55:00Z</dcterms:created>
  <dcterms:modified xsi:type="dcterms:W3CDTF">2023-11-24T11:04:00Z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0x01010085249128E109604080DA862E0A55E944</vt:lpwstr>
  </property>
</Properties>
</file>